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43C4C929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D273E9" w:rsidRPr="00D273E9">
        <w:rPr>
          <w:b/>
          <w:i/>
          <w:sz w:val="28"/>
        </w:rPr>
        <w:t>S5-240576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35BEE1B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D273E9">
              <w:rPr>
                <w:b/>
                <w:sz w:val="28"/>
              </w:rPr>
              <w:t>989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178A313" w:rsidR="00E95EB6" w:rsidRPr="00146FA4" w:rsidRDefault="00BB47B5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C959E3">
              <w:rPr>
                <w:b/>
                <w:sz w:val="28"/>
              </w:rPr>
              <w:t>6</w:t>
            </w:r>
            <w:r w:rsidR="004C4606" w:rsidRPr="00146FA4">
              <w:rPr>
                <w:b/>
                <w:sz w:val="28"/>
              </w:rPr>
              <w:t>.</w:t>
            </w:r>
            <w:r w:rsidR="00C959E3">
              <w:rPr>
                <w:b/>
                <w:sz w:val="28"/>
              </w:rPr>
              <w:t>12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6E01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059CFC" w:rsidR="00E95EB6" w:rsidRPr="00146FA4" w:rsidRDefault="00D273E9" w:rsidP="00903555">
            <w:pPr>
              <w:pStyle w:val="CRCoverPage"/>
              <w:spacing w:after="0"/>
              <w:ind w:left="100"/>
            </w:pPr>
            <w:r w:rsidRPr="00D273E9">
              <w:t>Rel-16 CR 32.298 Correction of iPTextV6Address</w:t>
            </w:r>
          </w:p>
        </w:tc>
      </w:tr>
      <w:tr w:rsidR="00E95EB6" w:rsidRPr="00146FA4" w14:paraId="72867808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9DBC37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6E014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1A15332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D273E9">
              <w:t>4</w:t>
            </w:r>
            <w:r w:rsidRPr="00146FA4">
              <w:t>-0</w:t>
            </w:r>
            <w:r w:rsidR="00D273E9">
              <w:t>1</w:t>
            </w:r>
            <w:r w:rsidRPr="00146FA4">
              <w:t>-</w:t>
            </w:r>
            <w:r w:rsidR="00D273E9">
              <w:t>19</w:t>
            </w:r>
          </w:p>
        </w:tc>
      </w:tr>
      <w:tr w:rsidR="00E95EB6" w:rsidRPr="00146FA4" w14:paraId="64902A47" w14:textId="77777777" w:rsidTr="006E0144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6E01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E912E0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E54C8D">
              <w:t>6</w:t>
            </w:r>
          </w:p>
        </w:tc>
      </w:tr>
      <w:tr w:rsidR="00E95EB6" w:rsidRPr="00146FA4" w14:paraId="46524144" w14:textId="77777777" w:rsidTr="006E01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6E0144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6E0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A5756C" w:rsidR="00E95EB6" w:rsidRPr="00146FA4" w:rsidRDefault="00CA5996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range for </w:t>
            </w:r>
            <w:r>
              <w:t>iPTextV6Address is incorrect</w:t>
            </w:r>
            <w:r w:rsidR="00571EA0">
              <w:t xml:space="preserve"> </w:t>
            </w:r>
            <w:r>
              <w:t xml:space="preserve">and doesn’t allow shorter than 15 </w:t>
            </w:r>
            <w:r w:rsidR="00571EA0">
              <w:t>characters.</w:t>
            </w:r>
          </w:p>
        </w:tc>
      </w:tr>
      <w:tr w:rsidR="00E95EB6" w:rsidRPr="00146FA4" w14:paraId="717F99FB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DDF1E24" w:rsidR="00E95EB6" w:rsidRPr="00146FA4" w:rsidRDefault="00571EA0" w:rsidP="00903555">
            <w:pPr>
              <w:pStyle w:val="CRCoverPage"/>
              <w:spacing w:after="0"/>
              <w:ind w:left="100"/>
            </w:pPr>
            <w:r>
              <w:t>Changing the iPTextV6Address top allow from 2 characters.</w:t>
            </w:r>
          </w:p>
        </w:tc>
      </w:tr>
      <w:tr w:rsidR="00E95EB6" w:rsidRPr="00146FA4" w14:paraId="0ED22B38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6E0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677B14C" w:rsidR="00E95EB6" w:rsidRPr="00146FA4" w:rsidRDefault="00571EA0" w:rsidP="00903555">
            <w:pPr>
              <w:pStyle w:val="CRCoverPage"/>
              <w:spacing w:after="0"/>
              <w:ind w:left="100"/>
            </w:pPr>
            <w:r>
              <w:t xml:space="preserve">Not all </w:t>
            </w:r>
            <w:r w:rsidR="00C959E3">
              <w:t>IPv6 addresses may be represented which may lead to interoperability issues.</w:t>
            </w:r>
          </w:p>
        </w:tc>
      </w:tr>
      <w:tr w:rsidR="00E95EB6" w:rsidRPr="00146FA4" w14:paraId="39731B02" w14:textId="77777777" w:rsidTr="006E0144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6E0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865ED0C" w:rsidR="00E95EB6" w:rsidRPr="00146FA4" w:rsidRDefault="00715724" w:rsidP="00903555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E95EB6" w:rsidRPr="00146FA4" w14:paraId="7B908B08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6E0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6E0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6E01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6E0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7FE8648" w14:textId="77777777" w:rsidR="00CA5996" w:rsidRDefault="00CA5996" w:rsidP="00CA5996">
      <w:pPr>
        <w:pStyle w:val="Heading3"/>
      </w:pPr>
      <w:bookmarkStart w:id="1" w:name="_Toc59009644"/>
      <w:r>
        <w:t>5.2.1</w:t>
      </w:r>
      <w:r>
        <w:tab/>
        <w:t>Generic ASN.1 definitions</w:t>
      </w:r>
      <w:bookmarkEnd w:id="1"/>
    </w:p>
    <w:p w14:paraId="6A723E96" w14:textId="77777777" w:rsidR="00CA5996" w:rsidRDefault="00CA5996" w:rsidP="00CA5996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3BD7F6CE" w14:textId="77777777" w:rsidR="00CA5996" w:rsidRDefault="00CA5996" w:rsidP="00CA5996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67240F68" w14:textId="77777777" w:rsidR="00CA5996" w:rsidRDefault="00CA5996" w:rsidP="00CA5996">
      <w:pPr>
        <w:pStyle w:val="PL"/>
        <w:keepNext/>
        <w:keepLines/>
      </w:pPr>
    </w:p>
    <w:p w14:paraId="6D6FE910" w14:textId="77777777" w:rsidR="00CA5996" w:rsidRDefault="00CA5996" w:rsidP="00CA5996">
      <w:pPr>
        <w:pStyle w:val="PL"/>
        <w:keepNext/>
        <w:keepLines/>
      </w:pPr>
      <w:r>
        <w:t>DEFINITIONS IMPLICIT TAGS</w:t>
      </w:r>
      <w:r>
        <w:tab/>
        <w:t>::=</w:t>
      </w:r>
    </w:p>
    <w:p w14:paraId="794CF44F" w14:textId="77777777" w:rsidR="00CA5996" w:rsidRDefault="00CA5996" w:rsidP="00CA5996">
      <w:pPr>
        <w:pStyle w:val="PL"/>
        <w:keepNext/>
        <w:keepLines/>
      </w:pPr>
    </w:p>
    <w:p w14:paraId="18457150" w14:textId="77777777" w:rsidR="00CA5996" w:rsidRDefault="00CA5996" w:rsidP="00CA5996">
      <w:pPr>
        <w:pStyle w:val="PL"/>
        <w:keepNext/>
        <w:keepLines/>
      </w:pPr>
      <w:r>
        <w:t>BEGIN</w:t>
      </w:r>
    </w:p>
    <w:p w14:paraId="3B18D238" w14:textId="77777777" w:rsidR="00CA5996" w:rsidRDefault="00CA5996" w:rsidP="00CA5996">
      <w:pPr>
        <w:pStyle w:val="PL"/>
        <w:keepNext/>
        <w:keepLines/>
      </w:pPr>
    </w:p>
    <w:p w14:paraId="4245851C" w14:textId="77777777" w:rsidR="00CA5996" w:rsidRDefault="00CA5996" w:rsidP="00CA5996">
      <w:pPr>
        <w:pStyle w:val="PL"/>
      </w:pPr>
      <w:r>
        <w:t>-- EXPORTS everything</w:t>
      </w:r>
    </w:p>
    <w:p w14:paraId="00106A0D" w14:textId="77777777" w:rsidR="00CA5996" w:rsidRDefault="00CA5996" w:rsidP="00CA5996">
      <w:pPr>
        <w:pStyle w:val="PL"/>
      </w:pPr>
    </w:p>
    <w:p w14:paraId="10C13743" w14:textId="77777777" w:rsidR="00CA5996" w:rsidRDefault="00CA5996" w:rsidP="00CA5996">
      <w:pPr>
        <w:pStyle w:val="PL"/>
      </w:pPr>
      <w:r>
        <w:t>IMPORTS</w:t>
      </w:r>
      <w:r>
        <w:tab/>
      </w:r>
    </w:p>
    <w:p w14:paraId="5F71C434" w14:textId="77777777" w:rsidR="00CA5996" w:rsidRDefault="00CA5996" w:rsidP="00CA5996">
      <w:pPr>
        <w:pStyle w:val="PL"/>
      </w:pPr>
    </w:p>
    <w:p w14:paraId="2A80F599" w14:textId="77777777" w:rsidR="00CA5996" w:rsidRDefault="00CA5996" w:rsidP="00CA5996">
      <w:pPr>
        <w:pStyle w:val="PL"/>
      </w:pPr>
      <w:r>
        <w:t>AddressString,</w:t>
      </w:r>
    </w:p>
    <w:p w14:paraId="305AB5C4" w14:textId="77777777" w:rsidR="00CA5996" w:rsidRDefault="00CA5996" w:rsidP="00CA5996">
      <w:pPr>
        <w:pStyle w:val="PL"/>
      </w:pPr>
      <w:r>
        <w:t>ISDN-AddressString,</w:t>
      </w:r>
    </w:p>
    <w:p w14:paraId="22FBE91C" w14:textId="77777777" w:rsidR="00CA5996" w:rsidRDefault="00CA5996" w:rsidP="00CA5996">
      <w:pPr>
        <w:pStyle w:val="PL"/>
      </w:pPr>
      <w:r>
        <w:t>LCSClientExternalID,</w:t>
      </w:r>
    </w:p>
    <w:p w14:paraId="352AA6E6" w14:textId="77777777" w:rsidR="00CA5996" w:rsidRDefault="00CA5996" w:rsidP="00CA5996">
      <w:pPr>
        <w:pStyle w:val="PL"/>
      </w:pPr>
      <w:r>
        <w:t>LCSClientInternalID</w:t>
      </w:r>
    </w:p>
    <w:p w14:paraId="40518339" w14:textId="77777777" w:rsidR="00CA5996" w:rsidRDefault="00CA5996" w:rsidP="00CA5996">
      <w:pPr>
        <w:pStyle w:val="PL"/>
      </w:pPr>
      <w:r>
        <w:t>FROM MAP-CommonDataTypes { itu-t identified-organization (4) etsi (0) mobileDomain (0) gsm-Network (1) modules (3) map-CommonDataTypes (18)  version18 (18) }</w:t>
      </w:r>
    </w:p>
    <w:p w14:paraId="1223E7FE" w14:textId="77777777" w:rsidR="00CA5996" w:rsidRDefault="00CA5996" w:rsidP="00CA5996">
      <w:pPr>
        <w:pStyle w:val="PL"/>
      </w:pPr>
      <w:r>
        <w:t>-- from TS 29.002 [214]</w:t>
      </w:r>
    </w:p>
    <w:p w14:paraId="0687BD4A" w14:textId="77777777" w:rsidR="00CA5996" w:rsidRDefault="00CA5996" w:rsidP="00CA5996">
      <w:pPr>
        <w:pStyle w:val="PL"/>
      </w:pPr>
    </w:p>
    <w:p w14:paraId="20757456" w14:textId="77777777" w:rsidR="00CA5996" w:rsidRDefault="00CA5996" w:rsidP="00CA5996">
      <w:pPr>
        <w:pStyle w:val="PL"/>
      </w:pPr>
      <w:r>
        <w:t>PositionMethodFailure-Diagnostic,</w:t>
      </w:r>
    </w:p>
    <w:p w14:paraId="54FCC069" w14:textId="77777777" w:rsidR="00CA5996" w:rsidRDefault="00CA5996" w:rsidP="00CA5996">
      <w:pPr>
        <w:pStyle w:val="PL"/>
      </w:pPr>
      <w:r>
        <w:t>UnauthorizedLCSClient-Diagnostic</w:t>
      </w:r>
    </w:p>
    <w:p w14:paraId="7F6E6CAF" w14:textId="77777777" w:rsidR="00CA5996" w:rsidRDefault="00CA5996" w:rsidP="00CA5996">
      <w:pPr>
        <w:pStyle w:val="PL"/>
      </w:pPr>
      <w:r>
        <w:t>FROM MAP-ER-DataTypes { itu-t identified-organization (4) etsi (0) mobileDomain (0) gsm-Network (1) modules (3) map-ER-DataTypes (17)  version18 (18)}</w:t>
      </w:r>
    </w:p>
    <w:p w14:paraId="4A4C6F08" w14:textId="77777777" w:rsidR="00CA5996" w:rsidRDefault="00CA5996" w:rsidP="00CA5996">
      <w:pPr>
        <w:pStyle w:val="PL"/>
      </w:pPr>
      <w:r>
        <w:t>-- from TS 29.002 [214]</w:t>
      </w:r>
    </w:p>
    <w:p w14:paraId="714C70AD" w14:textId="77777777" w:rsidR="00CA5996" w:rsidRDefault="00CA5996" w:rsidP="00CA5996">
      <w:pPr>
        <w:pStyle w:val="PL"/>
      </w:pPr>
    </w:p>
    <w:p w14:paraId="1C8B96D5" w14:textId="77777777" w:rsidR="00CA5996" w:rsidRDefault="00CA5996" w:rsidP="00CA5996">
      <w:pPr>
        <w:pStyle w:val="PL"/>
      </w:pPr>
      <w:r>
        <w:t>ObjectInstance</w:t>
      </w:r>
      <w:r>
        <w:tab/>
      </w:r>
    </w:p>
    <w:p w14:paraId="32263821" w14:textId="77777777" w:rsidR="00CA5996" w:rsidRDefault="00CA5996" w:rsidP="00CA5996">
      <w:pPr>
        <w:pStyle w:val="PL"/>
      </w:pPr>
      <w:r>
        <w:t>FROM CMIP-1 {joint-iso-itu-t ms (9) cmip (1) modules (0) protocol (3)}</w:t>
      </w:r>
    </w:p>
    <w:p w14:paraId="7F442027" w14:textId="77777777" w:rsidR="00CA5996" w:rsidRDefault="00CA5996" w:rsidP="00CA5996">
      <w:pPr>
        <w:pStyle w:val="PL"/>
      </w:pPr>
      <w:r>
        <w:t>-- from Rec. X.711 [304]</w:t>
      </w:r>
    </w:p>
    <w:p w14:paraId="73927406" w14:textId="77777777" w:rsidR="00CA5996" w:rsidRDefault="00CA5996" w:rsidP="00CA5996">
      <w:pPr>
        <w:pStyle w:val="PL"/>
        <w:rPr>
          <w:b/>
        </w:rPr>
      </w:pPr>
    </w:p>
    <w:p w14:paraId="5479EDC2" w14:textId="77777777" w:rsidR="00CA5996" w:rsidRDefault="00CA5996" w:rsidP="00CA5996">
      <w:pPr>
        <w:pStyle w:val="PL"/>
      </w:pPr>
      <w:r>
        <w:t>ManagementExtension</w:t>
      </w:r>
    </w:p>
    <w:p w14:paraId="64A314C0" w14:textId="77777777" w:rsidR="00CA5996" w:rsidRDefault="00CA5996" w:rsidP="00CA5996">
      <w:pPr>
        <w:pStyle w:val="PL"/>
      </w:pPr>
      <w:r>
        <w:t>FROM Attribute-ASN1Module {joint-iso-itu-t ms (9) smi (3) part2 (2) asn1Module (2) 1}</w:t>
      </w:r>
    </w:p>
    <w:p w14:paraId="5F5FEB74" w14:textId="77777777" w:rsidR="00CA5996" w:rsidRDefault="00CA5996" w:rsidP="00CA5996">
      <w:pPr>
        <w:pStyle w:val="PL"/>
      </w:pPr>
      <w:r>
        <w:t>-- from Rec. X.721 [305]</w:t>
      </w:r>
    </w:p>
    <w:p w14:paraId="7DD8BBF2" w14:textId="77777777" w:rsidR="00CA5996" w:rsidRDefault="00CA5996" w:rsidP="00CA5996">
      <w:pPr>
        <w:pStyle w:val="PL"/>
      </w:pPr>
    </w:p>
    <w:p w14:paraId="7EAF27F3" w14:textId="77777777" w:rsidR="00CA5996" w:rsidRDefault="00CA5996" w:rsidP="00CA5996">
      <w:pPr>
        <w:pStyle w:val="PL"/>
      </w:pPr>
      <w:r>
        <w:t>AE-title</w:t>
      </w:r>
    </w:p>
    <w:p w14:paraId="209C8AFE" w14:textId="77777777" w:rsidR="00CA5996" w:rsidRDefault="00CA5996" w:rsidP="00CA5996">
      <w:pPr>
        <w:pStyle w:val="PL"/>
      </w:pPr>
      <w:r>
        <w:t>FROM ACSE-1 {joint-iso-itu-t association-control (2) modules (0) apdus (0) version1 (1) };</w:t>
      </w:r>
    </w:p>
    <w:p w14:paraId="308CF38A" w14:textId="77777777" w:rsidR="00CA5996" w:rsidRDefault="00CA5996" w:rsidP="00CA5996">
      <w:pPr>
        <w:pStyle w:val="PL"/>
      </w:pPr>
      <w:r>
        <w:t xml:space="preserve">-- Note that the syntax of AE-title to be used is from </w:t>
      </w:r>
    </w:p>
    <w:p w14:paraId="2A67B0A1" w14:textId="77777777" w:rsidR="00CA5996" w:rsidRDefault="00CA5996" w:rsidP="00CA5996">
      <w:pPr>
        <w:pStyle w:val="PL"/>
      </w:pPr>
      <w:r>
        <w:t>-- ITU-T Rec. X.227[306) / ISO 8650 corrigendum and not "ANY"</w:t>
      </w:r>
    </w:p>
    <w:p w14:paraId="66EFCC81" w14:textId="77777777" w:rsidR="00CA5996" w:rsidRDefault="00CA5996" w:rsidP="00CA5996">
      <w:pPr>
        <w:pStyle w:val="PL"/>
      </w:pPr>
    </w:p>
    <w:p w14:paraId="18855DA9" w14:textId="77777777" w:rsidR="00CA5996" w:rsidRDefault="00CA5996" w:rsidP="00CA5996">
      <w:pPr>
        <w:pStyle w:val="PL"/>
      </w:pPr>
      <w:r>
        <w:t>--</w:t>
      </w:r>
    </w:p>
    <w:p w14:paraId="4F66EC58" w14:textId="77777777" w:rsidR="00CA5996" w:rsidRDefault="00CA5996" w:rsidP="00CA5996">
      <w:pPr>
        <w:pStyle w:val="PL"/>
      </w:pPr>
      <w:r>
        <w:t>--  Generic Data Types</w:t>
      </w:r>
    </w:p>
    <w:p w14:paraId="3A85BE8A" w14:textId="77777777" w:rsidR="00CA5996" w:rsidRDefault="00CA5996" w:rsidP="00CA5996">
      <w:pPr>
        <w:pStyle w:val="PL"/>
      </w:pPr>
      <w:r>
        <w:t>--</w:t>
      </w:r>
    </w:p>
    <w:p w14:paraId="37EB946B" w14:textId="77777777" w:rsidR="00CA5996" w:rsidRDefault="00CA5996" w:rsidP="00CA5996">
      <w:pPr>
        <w:pStyle w:val="PL"/>
      </w:pPr>
    </w:p>
    <w:p w14:paraId="63A99001" w14:textId="77777777" w:rsidR="00CA5996" w:rsidRDefault="00CA5996" w:rsidP="00CA5996">
      <w:pPr>
        <w:pStyle w:val="PL"/>
      </w:pPr>
      <w:r>
        <w:t>BCDDirectoryNumber</w:t>
      </w:r>
      <w:r>
        <w:tab/>
      </w:r>
      <w:r>
        <w:tab/>
        <w:t>::= OCTET STRING</w:t>
      </w:r>
    </w:p>
    <w:p w14:paraId="7B066CF9" w14:textId="77777777" w:rsidR="00CA5996" w:rsidRDefault="00CA5996" w:rsidP="00CA5996">
      <w:pPr>
        <w:pStyle w:val="PL"/>
      </w:pPr>
      <w:r>
        <w:t>--</w:t>
      </w:r>
    </w:p>
    <w:p w14:paraId="408F7AE7" w14:textId="77777777" w:rsidR="00CA5996" w:rsidRDefault="00CA5996" w:rsidP="00CA5996">
      <w:pPr>
        <w:pStyle w:val="PL"/>
      </w:pPr>
      <w:r>
        <w:t>-- This type contains the binary coded decimal representation of</w:t>
      </w:r>
    </w:p>
    <w:p w14:paraId="5B6ABFDD" w14:textId="77777777" w:rsidR="00CA5996" w:rsidRDefault="00CA5996" w:rsidP="00CA5996">
      <w:pPr>
        <w:pStyle w:val="PL"/>
      </w:pPr>
      <w:r>
        <w:t>-- a directory number e.g. calling/called/connected/translated number.</w:t>
      </w:r>
    </w:p>
    <w:p w14:paraId="294F7A39" w14:textId="77777777" w:rsidR="00CA5996" w:rsidRDefault="00CA5996" w:rsidP="00CA5996">
      <w:pPr>
        <w:pStyle w:val="PL"/>
      </w:pPr>
      <w:r>
        <w:t>-- The encoding of the octet string is in accordance with the</w:t>
      </w:r>
    </w:p>
    <w:p w14:paraId="691096A0" w14:textId="77777777" w:rsidR="00CA5996" w:rsidRDefault="00CA5996" w:rsidP="00CA5996">
      <w:pPr>
        <w:pStyle w:val="PL"/>
      </w:pPr>
      <w:r>
        <w:t>-- the elements "Calling party BCD number", "Called party BCD number"</w:t>
      </w:r>
    </w:p>
    <w:p w14:paraId="3C6F61A0" w14:textId="77777777" w:rsidR="00CA5996" w:rsidRDefault="00CA5996" w:rsidP="00CA5996">
      <w:pPr>
        <w:pStyle w:val="PL"/>
      </w:pPr>
      <w:r>
        <w:t>-- and "Connected number" defined in TS 24.008 [208].</w:t>
      </w:r>
    </w:p>
    <w:p w14:paraId="18010760" w14:textId="77777777" w:rsidR="00CA5996" w:rsidRDefault="00CA5996" w:rsidP="00CA5996">
      <w:pPr>
        <w:pStyle w:val="PL"/>
      </w:pPr>
      <w:r>
        <w:t>-- This encoding includes type of number and number plan information</w:t>
      </w:r>
    </w:p>
    <w:p w14:paraId="7A84B5F4" w14:textId="77777777" w:rsidR="00CA5996" w:rsidRDefault="00CA5996" w:rsidP="00CA5996">
      <w:pPr>
        <w:pStyle w:val="PL"/>
      </w:pPr>
      <w:r>
        <w:t>-- together with a BCD encoded digit string.</w:t>
      </w:r>
    </w:p>
    <w:p w14:paraId="504547CD" w14:textId="77777777" w:rsidR="00CA5996" w:rsidRDefault="00CA5996" w:rsidP="00CA5996">
      <w:pPr>
        <w:pStyle w:val="PL"/>
      </w:pPr>
      <w:r>
        <w:t>-- It may also contain both a presentation and screening indicator</w:t>
      </w:r>
    </w:p>
    <w:p w14:paraId="0CE06E8C" w14:textId="77777777" w:rsidR="00CA5996" w:rsidRDefault="00CA5996" w:rsidP="00CA5996">
      <w:pPr>
        <w:pStyle w:val="PL"/>
      </w:pPr>
      <w:r>
        <w:t>-- (octet 3a).</w:t>
      </w:r>
    </w:p>
    <w:p w14:paraId="18FDB9FE" w14:textId="77777777" w:rsidR="00CA5996" w:rsidRDefault="00CA5996" w:rsidP="00CA5996">
      <w:pPr>
        <w:pStyle w:val="PL"/>
      </w:pPr>
      <w:r>
        <w:t xml:space="preserve">-- For the avoidance of doubt, this field does not include </w:t>
      </w:r>
    </w:p>
    <w:p w14:paraId="58D5038A" w14:textId="77777777" w:rsidR="00CA5996" w:rsidRDefault="00CA5996" w:rsidP="00CA5996">
      <w:pPr>
        <w:pStyle w:val="PL"/>
      </w:pPr>
      <w:r>
        <w:tab/>
        <w:t xml:space="preserve">-- octets 1 and 2, the element name and length, as this would be </w:t>
      </w:r>
    </w:p>
    <w:p w14:paraId="7EF59CCC" w14:textId="77777777" w:rsidR="00CA5996" w:rsidRDefault="00CA5996" w:rsidP="00CA5996">
      <w:pPr>
        <w:pStyle w:val="PL"/>
      </w:pPr>
      <w:r>
        <w:t>-- redundant.</w:t>
      </w:r>
    </w:p>
    <w:p w14:paraId="2F8D2BE1" w14:textId="77777777" w:rsidR="00CA5996" w:rsidRDefault="00CA5996" w:rsidP="00CA5996">
      <w:pPr>
        <w:pStyle w:val="PL"/>
      </w:pPr>
      <w:r>
        <w:t>--</w:t>
      </w:r>
    </w:p>
    <w:p w14:paraId="55D9349F" w14:textId="77777777" w:rsidR="00CA5996" w:rsidRDefault="00CA5996" w:rsidP="00CA5996">
      <w:pPr>
        <w:pStyle w:val="PL"/>
      </w:pPr>
    </w:p>
    <w:p w14:paraId="08C4A875" w14:textId="77777777" w:rsidR="00CA5996" w:rsidRDefault="00CA5996" w:rsidP="00CA5996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7B7F4B2B" w14:textId="77777777" w:rsidR="00CA5996" w:rsidRDefault="00CA5996" w:rsidP="00CA5996">
      <w:pPr>
        <w:pStyle w:val="PL"/>
      </w:pPr>
      <w:r>
        <w:t>--</w:t>
      </w:r>
    </w:p>
    <w:p w14:paraId="5D73B970" w14:textId="77777777" w:rsidR="00CA5996" w:rsidRDefault="00CA5996" w:rsidP="00CA5996">
      <w:pPr>
        <w:pStyle w:val="PL"/>
      </w:pPr>
      <w:r>
        <w:t xml:space="preserve">-- The call duration is counted in seconds. </w:t>
      </w:r>
    </w:p>
    <w:p w14:paraId="3B9DF19A" w14:textId="77777777" w:rsidR="00CA5996" w:rsidRDefault="00CA5996" w:rsidP="00CA5996">
      <w:pPr>
        <w:pStyle w:val="PL"/>
      </w:pPr>
      <w:r>
        <w:t>-- For successful calls /sessions / PDP contexts, this is the chargeable duration.</w:t>
      </w:r>
    </w:p>
    <w:p w14:paraId="354A7AB6" w14:textId="77777777" w:rsidR="00CA5996" w:rsidRDefault="00CA5996" w:rsidP="00CA5996">
      <w:pPr>
        <w:pStyle w:val="PL"/>
      </w:pPr>
      <w:r>
        <w:t>-- For call attempts this is the call holding time.</w:t>
      </w:r>
    </w:p>
    <w:p w14:paraId="055262D3" w14:textId="77777777" w:rsidR="00CA5996" w:rsidRDefault="00CA5996" w:rsidP="00CA5996">
      <w:pPr>
        <w:pStyle w:val="PL"/>
      </w:pPr>
      <w:r>
        <w:t xml:space="preserve">-- </w:t>
      </w:r>
    </w:p>
    <w:p w14:paraId="44A5EFCD" w14:textId="77777777" w:rsidR="00CA5996" w:rsidRDefault="00CA5996" w:rsidP="00CA5996">
      <w:pPr>
        <w:pStyle w:val="PL"/>
      </w:pPr>
    </w:p>
    <w:p w14:paraId="2CED5953" w14:textId="77777777" w:rsidR="00CA5996" w:rsidRDefault="00CA5996" w:rsidP="00CA5996">
      <w:pPr>
        <w:pStyle w:val="PL"/>
      </w:pPr>
      <w:r>
        <w:lastRenderedPageBreak/>
        <w:t>CalledNumber</w:t>
      </w:r>
      <w:r>
        <w:tab/>
      </w:r>
      <w:r>
        <w:tab/>
      </w:r>
      <w:r>
        <w:tab/>
        <w:t>::= BCDDirectoryNumber</w:t>
      </w:r>
    </w:p>
    <w:p w14:paraId="2888946E" w14:textId="77777777" w:rsidR="00CA5996" w:rsidRDefault="00CA5996" w:rsidP="00CA5996">
      <w:pPr>
        <w:pStyle w:val="PL"/>
      </w:pPr>
    </w:p>
    <w:p w14:paraId="1AB2FA2F" w14:textId="77777777" w:rsidR="00CA5996" w:rsidRDefault="00CA5996" w:rsidP="00CA5996">
      <w:pPr>
        <w:pStyle w:val="PL"/>
      </w:pPr>
    </w:p>
    <w:p w14:paraId="5F3495B8" w14:textId="77777777" w:rsidR="00CA5996" w:rsidRDefault="00CA5996" w:rsidP="00CA5996">
      <w:pPr>
        <w:pStyle w:val="PL"/>
      </w:pPr>
      <w:r>
        <w:t>CallingNumber</w:t>
      </w:r>
      <w:r>
        <w:tab/>
        <w:t>::= BCDDirectoryNumber</w:t>
      </w:r>
    </w:p>
    <w:p w14:paraId="7F6099F8" w14:textId="77777777" w:rsidR="00CA5996" w:rsidRDefault="00CA5996" w:rsidP="00CA5996">
      <w:pPr>
        <w:pStyle w:val="PL"/>
      </w:pPr>
    </w:p>
    <w:p w14:paraId="37FFAF0A" w14:textId="77777777" w:rsidR="00CA5996" w:rsidRDefault="00CA5996" w:rsidP="00CA5996">
      <w:pPr>
        <w:pStyle w:val="PL"/>
      </w:pPr>
      <w:r>
        <w:t>CellId</w:t>
      </w:r>
      <w:r>
        <w:tab/>
        <w:t>::= OCTET STRING (SIZE(2))</w:t>
      </w:r>
    </w:p>
    <w:p w14:paraId="66EAD47E" w14:textId="77777777" w:rsidR="00CA5996" w:rsidRDefault="00CA5996" w:rsidP="00CA5996">
      <w:pPr>
        <w:pStyle w:val="PL"/>
      </w:pPr>
      <w:r>
        <w:t>--</w:t>
      </w:r>
    </w:p>
    <w:p w14:paraId="59E6D903" w14:textId="77777777" w:rsidR="00CA5996" w:rsidRDefault="00CA5996" w:rsidP="00CA5996">
      <w:pPr>
        <w:pStyle w:val="PL"/>
      </w:pPr>
      <w:r>
        <w:t>-- Coded according to TS 24.008 [208]</w:t>
      </w:r>
      <w:r>
        <w:tab/>
      </w:r>
    </w:p>
    <w:p w14:paraId="08202FDF" w14:textId="77777777" w:rsidR="00CA5996" w:rsidRDefault="00CA5996" w:rsidP="00CA5996">
      <w:pPr>
        <w:pStyle w:val="PL"/>
      </w:pPr>
      <w:r>
        <w:t>--</w:t>
      </w:r>
    </w:p>
    <w:p w14:paraId="55D92114" w14:textId="77777777" w:rsidR="00CA5996" w:rsidRDefault="00CA5996" w:rsidP="00CA5996">
      <w:pPr>
        <w:pStyle w:val="PL"/>
      </w:pPr>
    </w:p>
    <w:p w14:paraId="05D6D669" w14:textId="77777777" w:rsidR="00CA5996" w:rsidRDefault="00CA5996" w:rsidP="00CA5996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1DEC1AF7" w14:textId="77777777" w:rsidR="00CA5996" w:rsidRDefault="00CA5996" w:rsidP="00CA5996">
      <w:pPr>
        <w:pStyle w:val="PL"/>
      </w:pPr>
      <w:r>
        <w:t>{</w:t>
      </w:r>
    </w:p>
    <w:p w14:paraId="05D33EA4" w14:textId="77777777" w:rsidR="00CA5996" w:rsidRDefault="00CA5996" w:rsidP="00CA5996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1416C2F1" w14:textId="77777777" w:rsidR="00CA5996" w:rsidRDefault="00CA5996" w:rsidP="00CA5996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48415537" w14:textId="77777777" w:rsidR="00CA5996" w:rsidRDefault="00CA5996" w:rsidP="00CA5996">
      <w:pPr>
        <w:pStyle w:val="PL"/>
      </w:pPr>
      <w:r>
        <w:t>}</w:t>
      </w:r>
    </w:p>
    <w:p w14:paraId="0D6F0BA1" w14:textId="77777777" w:rsidR="00CA5996" w:rsidRDefault="00CA5996" w:rsidP="00CA5996">
      <w:pPr>
        <w:pStyle w:val="PL"/>
      </w:pPr>
    </w:p>
    <w:p w14:paraId="781DE17F" w14:textId="77777777" w:rsidR="00CA5996" w:rsidRDefault="00CA5996" w:rsidP="00CA5996">
      <w:pPr>
        <w:pStyle w:val="PL"/>
      </w:pPr>
      <w:r>
        <w:t>CauseForRecClosing</w:t>
      </w:r>
      <w:r>
        <w:tab/>
        <w:t>::= INTEGER</w:t>
      </w:r>
    </w:p>
    <w:p w14:paraId="2D60C651" w14:textId="77777777" w:rsidR="00CA5996" w:rsidRDefault="00CA5996" w:rsidP="00CA5996">
      <w:pPr>
        <w:pStyle w:val="PL"/>
      </w:pPr>
      <w:r>
        <w:t>--</w:t>
      </w:r>
    </w:p>
    <w:p w14:paraId="74A4CA98" w14:textId="77777777" w:rsidR="00CA5996" w:rsidRDefault="00CA5996" w:rsidP="00CA5996">
      <w:pPr>
        <w:pStyle w:val="PL"/>
      </w:pPr>
      <w:r>
        <w:t>-- Cause codes 0 to 15 are defined 'CauseForTerm' (cause for termination)</w:t>
      </w:r>
    </w:p>
    <w:p w14:paraId="70FD19C2" w14:textId="77777777" w:rsidR="00CA5996" w:rsidRDefault="00CA5996" w:rsidP="00CA5996">
      <w:pPr>
        <w:pStyle w:val="PL"/>
      </w:pPr>
      <w:r>
        <w:t>-- There is no direct correlation between these two types.</w:t>
      </w:r>
    </w:p>
    <w:p w14:paraId="38D22116" w14:textId="77777777" w:rsidR="00CA5996" w:rsidRDefault="00CA5996" w:rsidP="00CA5996">
      <w:pPr>
        <w:pStyle w:val="PL"/>
      </w:pPr>
      <w:r>
        <w:t>--</w:t>
      </w:r>
    </w:p>
    <w:p w14:paraId="704C1B56" w14:textId="77777777" w:rsidR="00CA5996" w:rsidRDefault="00CA5996" w:rsidP="00CA5996">
      <w:pPr>
        <w:pStyle w:val="PL"/>
      </w:pPr>
      <w:r>
        <w:t>-- LCS related causes belong to the MAP error causes acc. TS 29.002 [214]</w:t>
      </w:r>
    </w:p>
    <w:p w14:paraId="32C1A3FC" w14:textId="77777777" w:rsidR="00CA5996" w:rsidRDefault="00CA5996" w:rsidP="00CA5996">
      <w:pPr>
        <w:pStyle w:val="PL"/>
      </w:pPr>
      <w:r>
        <w:t>--</w:t>
      </w:r>
    </w:p>
    <w:p w14:paraId="49BCCA32" w14:textId="77777777" w:rsidR="00CA5996" w:rsidRDefault="00CA5996" w:rsidP="00CA5996">
      <w:pPr>
        <w:pStyle w:val="PL"/>
      </w:pPr>
      <w:r>
        <w:t>-- In PGW-CDR and SGW-CDR the value servingNodeChange is used for partial record</w:t>
      </w:r>
    </w:p>
    <w:p w14:paraId="6AA5BD39" w14:textId="77777777" w:rsidR="00CA5996" w:rsidRDefault="00CA5996" w:rsidP="00CA5996">
      <w:pPr>
        <w:pStyle w:val="PL"/>
      </w:pPr>
      <w:r>
        <w:t>-- generation due to Serving Node Address list Overflow</w:t>
      </w:r>
    </w:p>
    <w:p w14:paraId="73592479" w14:textId="77777777" w:rsidR="00CA5996" w:rsidRDefault="00CA5996" w:rsidP="00CA5996">
      <w:pPr>
        <w:pStyle w:val="PL"/>
      </w:pPr>
      <w:r>
        <w:t>-- In SGSN servingNodeChange indicates the SGSN change</w:t>
      </w:r>
    </w:p>
    <w:p w14:paraId="3DD91DF5" w14:textId="77777777" w:rsidR="00CA5996" w:rsidRDefault="00CA5996" w:rsidP="00CA5996">
      <w:pPr>
        <w:pStyle w:val="PL"/>
      </w:pPr>
      <w:r>
        <w:t xml:space="preserve">-- </w:t>
      </w:r>
    </w:p>
    <w:p w14:paraId="4D5F1E57" w14:textId="77777777" w:rsidR="00CA5996" w:rsidRDefault="00CA5996" w:rsidP="00CA5996">
      <w:pPr>
        <w:pStyle w:val="PL"/>
      </w:pPr>
      <w:r>
        <w:t>-- sWGChange value is used in both the S-GW, TWAG and ePDG for inter serving node change</w:t>
      </w:r>
    </w:p>
    <w:p w14:paraId="551BBD61" w14:textId="77777777" w:rsidR="00CA5996" w:rsidRDefault="00CA5996" w:rsidP="00CA5996">
      <w:pPr>
        <w:pStyle w:val="PL"/>
      </w:pPr>
      <w:r>
        <w:t xml:space="preserve">-- </w:t>
      </w:r>
    </w:p>
    <w:p w14:paraId="243D20E9" w14:textId="77777777" w:rsidR="00CA5996" w:rsidRDefault="00CA5996" w:rsidP="00CA5996">
      <w:pPr>
        <w:pStyle w:val="PL"/>
      </w:pPr>
      <w:r>
        <w:t>{</w:t>
      </w:r>
    </w:p>
    <w:p w14:paraId="582448FC" w14:textId="77777777" w:rsidR="00CA5996" w:rsidRDefault="00CA5996" w:rsidP="00CA5996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10CA2F" w14:textId="77777777" w:rsidR="00CA5996" w:rsidRDefault="00CA5996" w:rsidP="00CA5996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629305C" w14:textId="77777777" w:rsidR="00CA5996" w:rsidRDefault="00CA5996" w:rsidP="00CA599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531179B" w14:textId="77777777" w:rsidR="00CA5996" w:rsidRDefault="00CA5996" w:rsidP="00CA5996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27639284" w14:textId="77777777" w:rsidR="00CA5996" w:rsidRDefault="00CA5996" w:rsidP="00CA599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31F89970" w14:textId="77777777" w:rsidR="00CA5996" w:rsidRDefault="00CA5996" w:rsidP="00CA599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9231C1B" w14:textId="77777777" w:rsidR="00CA5996" w:rsidRDefault="00CA5996" w:rsidP="00CA5996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42F9F70C" w14:textId="77777777" w:rsidR="00CA5996" w:rsidRDefault="00CA5996" w:rsidP="00CA5996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A876CE4" w14:textId="77777777" w:rsidR="00CA5996" w:rsidRDefault="00CA5996" w:rsidP="00CA5996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08691F07" w14:textId="77777777" w:rsidR="00CA5996" w:rsidRDefault="00CA5996" w:rsidP="00CA5996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43D80BDC" w14:textId="77777777" w:rsidR="00CA5996" w:rsidRDefault="00CA5996" w:rsidP="00CA5996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524BD93A" w14:textId="77777777" w:rsidR="00CA5996" w:rsidRDefault="00CA5996" w:rsidP="00CA5996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42D96BE6" w14:textId="77777777" w:rsidR="00CA5996" w:rsidRDefault="00CA5996" w:rsidP="00CA5996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2A0D2AA0" w14:textId="77777777" w:rsidR="00CA5996" w:rsidRDefault="00CA5996" w:rsidP="00CA5996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56290E52" w14:textId="77777777" w:rsidR="00CA5996" w:rsidRDefault="00CA5996" w:rsidP="00CA5996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00174399" w14:textId="77777777" w:rsidR="00CA5996" w:rsidRDefault="00CA5996" w:rsidP="00CA5996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1788F5F6" w14:textId="77777777" w:rsidR="00CA5996" w:rsidRDefault="00CA5996" w:rsidP="00CA5996">
      <w:pPr>
        <w:pStyle w:val="PL"/>
      </w:pPr>
      <w:r>
        <w:tab/>
        <w:t>unauthorizedRequestingNetwork</w:t>
      </w:r>
      <w:r>
        <w:tab/>
        <w:t>(52),</w:t>
      </w:r>
    </w:p>
    <w:p w14:paraId="7C50ACBD" w14:textId="77777777" w:rsidR="00CA5996" w:rsidRDefault="00CA5996" w:rsidP="00CA5996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3DFFDC5E" w14:textId="77777777" w:rsidR="00CA5996" w:rsidRDefault="00CA5996" w:rsidP="00CA5996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1BB5E6C8" w14:textId="77777777" w:rsidR="00CA5996" w:rsidRDefault="00CA5996" w:rsidP="00CA5996">
      <w:pPr>
        <w:pStyle w:val="PL"/>
      </w:pPr>
      <w:r>
        <w:tab/>
        <w:t>unknownOrUnreachableLCSClient</w:t>
      </w:r>
      <w:r>
        <w:tab/>
        <w:t>(58),</w:t>
      </w:r>
    </w:p>
    <w:p w14:paraId="2C6337F6" w14:textId="77777777" w:rsidR="00CA5996" w:rsidRDefault="00CA5996" w:rsidP="00CA5996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75669FC5" w14:textId="77777777" w:rsidR="00CA5996" w:rsidRDefault="00CA5996" w:rsidP="00CA5996">
      <w:pPr>
        <w:pStyle w:val="PL"/>
      </w:pPr>
      <w:r>
        <w:t>}</w:t>
      </w:r>
    </w:p>
    <w:p w14:paraId="7D0C4CBD" w14:textId="77777777" w:rsidR="00CA5996" w:rsidRDefault="00CA5996" w:rsidP="00CA5996">
      <w:pPr>
        <w:pStyle w:val="PL"/>
      </w:pPr>
    </w:p>
    <w:p w14:paraId="5BE8D862" w14:textId="77777777" w:rsidR="00CA5996" w:rsidRDefault="00CA5996" w:rsidP="00CA5996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0EC20CD5" w14:textId="77777777" w:rsidR="00CA5996" w:rsidRDefault="00CA5996" w:rsidP="00CA5996">
      <w:pPr>
        <w:pStyle w:val="PL"/>
      </w:pPr>
      <w:r>
        <w:t>--</w:t>
      </w:r>
    </w:p>
    <w:p w14:paraId="45730A11" w14:textId="77777777" w:rsidR="00CA5996" w:rsidRDefault="00CA5996" w:rsidP="00CA5996">
      <w:pPr>
        <w:pStyle w:val="PL"/>
      </w:pPr>
      <w:r>
        <w:t>-- Cause codes from 16 up to 31 are defined as 'CauseForRecClosing'</w:t>
      </w:r>
    </w:p>
    <w:p w14:paraId="6955FAFA" w14:textId="77777777" w:rsidR="00CA5996" w:rsidRDefault="00CA5996" w:rsidP="00CA5996">
      <w:pPr>
        <w:pStyle w:val="PL"/>
      </w:pPr>
      <w:r>
        <w:t>-- (cause for record closing).</w:t>
      </w:r>
    </w:p>
    <w:p w14:paraId="228A29A1" w14:textId="77777777" w:rsidR="00CA5996" w:rsidRDefault="00CA5996" w:rsidP="00CA5996">
      <w:pPr>
        <w:pStyle w:val="PL"/>
      </w:pPr>
      <w:r>
        <w:t>-- There is no direct correlation between these two types.</w:t>
      </w:r>
    </w:p>
    <w:p w14:paraId="296BD30A" w14:textId="77777777" w:rsidR="00CA5996" w:rsidRDefault="00CA5996" w:rsidP="00CA5996">
      <w:pPr>
        <w:pStyle w:val="PL"/>
      </w:pPr>
      <w:r>
        <w:t>--</w:t>
      </w:r>
    </w:p>
    <w:p w14:paraId="288C0066" w14:textId="77777777" w:rsidR="00CA5996" w:rsidRDefault="00CA5996" w:rsidP="00CA5996">
      <w:pPr>
        <w:pStyle w:val="PL"/>
      </w:pPr>
      <w:r>
        <w:t>-- LCS related causes belong to the MAP error causes acc. TS 29.002 [214].</w:t>
      </w:r>
    </w:p>
    <w:p w14:paraId="1DF813C3" w14:textId="77777777" w:rsidR="00CA5996" w:rsidRDefault="00CA5996" w:rsidP="00CA5996">
      <w:pPr>
        <w:pStyle w:val="PL"/>
      </w:pPr>
      <w:r>
        <w:t>--</w:t>
      </w:r>
    </w:p>
    <w:p w14:paraId="511AD6FD" w14:textId="77777777" w:rsidR="00CA5996" w:rsidRDefault="00CA5996" w:rsidP="00CA5996">
      <w:pPr>
        <w:pStyle w:val="PL"/>
      </w:pPr>
      <w:r>
        <w:t>{</w:t>
      </w:r>
    </w:p>
    <w:p w14:paraId="0DB675C4" w14:textId="77777777" w:rsidR="00CA5996" w:rsidRDefault="00CA5996" w:rsidP="00CA5996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BD0891E" w14:textId="77777777" w:rsidR="00CA5996" w:rsidRDefault="00CA5996" w:rsidP="00CA5996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28FE1D" w14:textId="77777777" w:rsidR="00CA5996" w:rsidRDefault="00CA5996" w:rsidP="00CA5996">
      <w:pPr>
        <w:pStyle w:val="PL"/>
      </w:pPr>
      <w:r>
        <w:tab/>
        <w:t>partialRecordCallReestablishment</w:t>
      </w:r>
      <w:r>
        <w:tab/>
        <w:t>(2),</w:t>
      </w:r>
    </w:p>
    <w:p w14:paraId="11A9A3E9" w14:textId="77777777" w:rsidR="00CA5996" w:rsidRDefault="00CA5996" w:rsidP="00CA5996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3401E169" w14:textId="77777777" w:rsidR="00CA5996" w:rsidRDefault="00CA5996" w:rsidP="00CA599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73142B9" w14:textId="77777777" w:rsidR="00CA5996" w:rsidRDefault="00CA5996" w:rsidP="00CA5996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47D99B48" w14:textId="77777777" w:rsidR="00CA5996" w:rsidRDefault="00CA5996" w:rsidP="00CA5996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0226FE77" w14:textId="77777777" w:rsidR="00CA5996" w:rsidRDefault="00CA5996" w:rsidP="00CA5996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2CFCBE86" w14:textId="77777777" w:rsidR="00CA5996" w:rsidRDefault="00CA5996" w:rsidP="00CA5996">
      <w:pPr>
        <w:pStyle w:val="PL"/>
      </w:pPr>
      <w:r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7725E35C" w14:textId="77777777" w:rsidR="00CA5996" w:rsidRDefault="00CA5996" w:rsidP="00CA5996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0390389C" w14:textId="77777777" w:rsidR="00CA5996" w:rsidRDefault="00CA5996" w:rsidP="00CA5996">
      <w:pPr>
        <w:pStyle w:val="PL"/>
      </w:pPr>
      <w:r>
        <w:t>}</w:t>
      </w:r>
    </w:p>
    <w:p w14:paraId="4ED879A2" w14:textId="77777777" w:rsidR="00CA5996" w:rsidRDefault="00CA5996" w:rsidP="00CA5996">
      <w:pPr>
        <w:pStyle w:val="PL"/>
      </w:pPr>
    </w:p>
    <w:p w14:paraId="61BF2832" w14:textId="77777777" w:rsidR="00CA5996" w:rsidRDefault="00CA5996" w:rsidP="00CA5996">
      <w:pPr>
        <w:pStyle w:val="PL"/>
      </w:pPr>
      <w:r>
        <w:t>ChargingID</w:t>
      </w:r>
      <w:r>
        <w:tab/>
        <w:t>::= INTEGER (0..4294967295)</w:t>
      </w:r>
    </w:p>
    <w:p w14:paraId="7D75F907" w14:textId="77777777" w:rsidR="00CA5996" w:rsidRDefault="00CA5996" w:rsidP="00CA5996">
      <w:pPr>
        <w:pStyle w:val="PL"/>
      </w:pPr>
      <w:r>
        <w:t>--</w:t>
      </w:r>
    </w:p>
    <w:p w14:paraId="31DF6CD7" w14:textId="77777777" w:rsidR="00CA5996" w:rsidRDefault="00CA5996" w:rsidP="00CA5996">
      <w:pPr>
        <w:pStyle w:val="PL"/>
      </w:pPr>
      <w:r>
        <w:t>-- Generated in P-GW, part of IP-CAN bearer</w:t>
      </w:r>
    </w:p>
    <w:p w14:paraId="635F5223" w14:textId="77777777" w:rsidR="00CA5996" w:rsidRDefault="00CA5996" w:rsidP="00CA5996">
      <w:pPr>
        <w:pStyle w:val="PL"/>
      </w:pPr>
      <w:r>
        <w:t>-- 0..4294967295 is equivalent to 0..2**32-1</w:t>
      </w:r>
    </w:p>
    <w:p w14:paraId="5ADF0758" w14:textId="77777777" w:rsidR="00CA5996" w:rsidRDefault="00CA5996" w:rsidP="00CA5996">
      <w:pPr>
        <w:pStyle w:val="PL"/>
      </w:pPr>
      <w:r>
        <w:lastRenderedPageBreak/>
        <w:t>--</w:t>
      </w:r>
    </w:p>
    <w:p w14:paraId="392993C2" w14:textId="77777777" w:rsidR="00CA5996" w:rsidRDefault="00CA5996" w:rsidP="00CA5996">
      <w:pPr>
        <w:pStyle w:val="PL"/>
      </w:pPr>
    </w:p>
    <w:p w14:paraId="0B165CAF" w14:textId="77777777" w:rsidR="00CA5996" w:rsidRDefault="00CA5996" w:rsidP="00CA5996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73EE6BEE" w14:textId="77777777" w:rsidR="00CA5996" w:rsidRDefault="00CA5996" w:rsidP="00CA5996">
      <w:pPr>
        <w:pStyle w:val="PL"/>
      </w:pPr>
      <w:r>
        <w:t>--</w:t>
      </w:r>
    </w:p>
    <w:p w14:paraId="1CAF78CF" w14:textId="77777777" w:rsidR="00CA5996" w:rsidRDefault="00CA5996" w:rsidP="00CA5996">
      <w:pPr>
        <w:pStyle w:val="PL"/>
      </w:pPr>
      <w:r>
        <w:t xml:space="preserve">-- </w:t>
      </w:r>
      <w:r>
        <w:rPr>
          <w:lang w:eastAsia="zh-CN"/>
        </w:rPr>
        <w:t>as defined in subclause 3.1 of IETF RFC 4776 [409] excluding the first 3 octets.</w:t>
      </w:r>
    </w:p>
    <w:p w14:paraId="12BA4DAE" w14:textId="77777777" w:rsidR="00CA5996" w:rsidRDefault="00CA5996" w:rsidP="00CA5996">
      <w:pPr>
        <w:pStyle w:val="PL"/>
      </w:pPr>
      <w:r>
        <w:t>--</w:t>
      </w:r>
    </w:p>
    <w:p w14:paraId="1042D3B2" w14:textId="77777777" w:rsidR="00CA5996" w:rsidRDefault="00CA5996" w:rsidP="00CA5996">
      <w:pPr>
        <w:pStyle w:val="PL"/>
      </w:pPr>
    </w:p>
    <w:p w14:paraId="6EC01214" w14:textId="77777777" w:rsidR="00CA5996" w:rsidRDefault="00CA5996" w:rsidP="00CA5996">
      <w:pPr>
        <w:pStyle w:val="PL"/>
      </w:pPr>
      <w:r>
        <w:rPr>
          <w:lang w:eastAsia="zh-CN"/>
        </w:rPr>
        <w:t>CNIPMulticastDistribution</w:t>
      </w:r>
      <w:r>
        <w:tab/>
      </w:r>
      <w:r>
        <w:tab/>
        <w:t>::= ENUMERATED</w:t>
      </w:r>
    </w:p>
    <w:p w14:paraId="59826EDE" w14:textId="77777777" w:rsidR="00CA5996" w:rsidRDefault="00CA5996" w:rsidP="00CA5996">
      <w:pPr>
        <w:pStyle w:val="PL"/>
      </w:pPr>
      <w:r>
        <w:t>{</w:t>
      </w:r>
    </w:p>
    <w:p w14:paraId="7BE4202C" w14:textId="77777777" w:rsidR="00CA5996" w:rsidRDefault="00CA5996" w:rsidP="00CA5996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79B33CE7" w14:textId="77777777" w:rsidR="00CA5996" w:rsidRDefault="00CA5996" w:rsidP="00CA5996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6C34731C" w14:textId="77777777" w:rsidR="00CA5996" w:rsidRDefault="00CA5996" w:rsidP="00CA5996">
      <w:pPr>
        <w:pStyle w:val="PL"/>
      </w:pPr>
      <w:r>
        <w:t>}</w:t>
      </w:r>
    </w:p>
    <w:p w14:paraId="3330E97E" w14:textId="77777777" w:rsidR="00CA5996" w:rsidRDefault="00CA5996" w:rsidP="00CA5996">
      <w:pPr>
        <w:pStyle w:val="PL"/>
      </w:pPr>
    </w:p>
    <w:p w14:paraId="767A4509" w14:textId="77777777" w:rsidR="00CA5996" w:rsidRDefault="00CA5996" w:rsidP="00CA5996">
      <w:pPr>
        <w:pStyle w:val="PL"/>
      </w:pPr>
      <w:r>
        <w:t>DataVolumeOctets</w:t>
      </w:r>
      <w:r>
        <w:tab/>
      </w:r>
      <w:r>
        <w:tab/>
        <w:t>::= INTEGER</w:t>
      </w:r>
    </w:p>
    <w:p w14:paraId="4BB7684C" w14:textId="77777777" w:rsidR="00CA5996" w:rsidRDefault="00CA5996" w:rsidP="00CA5996">
      <w:pPr>
        <w:pStyle w:val="PL"/>
      </w:pPr>
      <w:r>
        <w:t>--</w:t>
      </w:r>
    </w:p>
    <w:p w14:paraId="56291987" w14:textId="77777777" w:rsidR="00CA5996" w:rsidRDefault="00CA5996" w:rsidP="00CA5996">
      <w:pPr>
        <w:pStyle w:val="PL"/>
      </w:pPr>
      <w:r>
        <w:t>-- The volume of data transferred in octets.</w:t>
      </w:r>
    </w:p>
    <w:p w14:paraId="01C53BCB" w14:textId="77777777" w:rsidR="00CA5996" w:rsidRDefault="00CA5996" w:rsidP="00CA5996">
      <w:pPr>
        <w:pStyle w:val="PL"/>
      </w:pPr>
      <w:r>
        <w:t>--</w:t>
      </w:r>
    </w:p>
    <w:p w14:paraId="069395DE" w14:textId="77777777" w:rsidR="00CA5996" w:rsidRDefault="00CA5996" w:rsidP="00CA5996">
      <w:pPr>
        <w:pStyle w:val="PL"/>
      </w:pPr>
    </w:p>
    <w:p w14:paraId="66E92530" w14:textId="77777777" w:rsidR="00CA5996" w:rsidRDefault="00CA5996" w:rsidP="00CA5996">
      <w:pPr>
        <w:pStyle w:val="PL"/>
      </w:pPr>
      <w:r>
        <w:t>DynamicAddressFlag</w:t>
      </w:r>
      <w:r>
        <w:tab/>
        <w:t>::= BOOLEAN</w:t>
      </w:r>
    </w:p>
    <w:p w14:paraId="19449479" w14:textId="77777777" w:rsidR="00CA5996" w:rsidRDefault="00CA5996" w:rsidP="00CA5996">
      <w:pPr>
        <w:pStyle w:val="PL"/>
      </w:pPr>
    </w:p>
    <w:p w14:paraId="77009BAD" w14:textId="77777777" w:rsidR="00CA5996" w:rsidRDefault="00CA5996" w:rsidP="00CA5996">
      <w:pPr>
        <w:pStyle w:val="PL"/>
      </w:pPr>
    </w:p>
    <w:p w14:paraId="6D61451D" w14:textId="77777777" w:rsidR="00CA5996" w:rsidRDefault="00CA5996" w:rsidP="00CA5996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47A560BF" w14:textId="77777777" w:rsidR="00CA5996" w:rsidRDefault="00CA5996" w:rsidP="00CA5996">
      <w:pPr>
        <w:pStyle w:val="PL"/>
      </w:pPr>
      <w:r>
        <w:t>{</w:t>
      </w:r>
    </w:p>
    <w:p w14:paraId="2E7D58ED" w14:textId="77777777" w:rsidR="00CA5996" w:rsidRDefault="00CA5996" w:rsidP="00CA5996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19C95843" w14:textId="77777777" w:rsidR="00CA5996" w:rsidRDefault="00CA5996" w:rsidP="00CA5996">
      <w:pPr>
        <w:pStyle w:val="PL"/>
      </w:pPr>
      <w:r>
        <w:tab/>
        <w:t>-- See TS 24.008 [208]</w:t>
      </w:r>
      <w:r>
        <w:tab/>
      </w:r>
    </w:p>
    <w:p w14:paraId="5C4BC5D9" w14:textId="77777777" w:rsidR="00CA5996" w:rsidRDefault="00CA5996" w:rsidP="00CA5996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61F208EC" w14:textId="77777777" w:rsidR="00CA5996" w:rsidRDefault="00CA5996" w:rsidP="00CA5996">
      <w:pPr>
        <w:pStyle w:val="PL"/>
      </w:pPr>
      <w:r>
        <w:tab/>
        <w:t xml:space="preserve">-- </w:t>
      </w:r>
    </w:p>
    <w:p w14:paraId="1D4D1F93" w14:textId="77777777" w:rsidR="00CA5996" w:rsidRDefault="00CA5996" w:rsidP="00CA5996">
      <w:pPr>
        <w:pStyle w:val="PL"/>
      </w:pPr>
      <w:r>
        <w:tab/>
        <w:t xml:space="preserve">-- Note: The value to be stored here corresponds to the local values defined in the MAP-Errors </w:t>
      </w:r>
    </w:p>
    <w:p w14:paraId="32C11C13" w14:textId="77777777" w:rsidR="00CA5996" w:rsidRDefault="00CA5996" w:rsidP="00CA5996">
      <w:pPr>
        <w:pStyle w:val="PL"/>
      </w:pPr>
      <w:r>
        <w:tab/>
        <w:t>-- and MAP-DialogueInformation modules, for full details see TS 29.002 [214].</w:t>
      </w:r>
    </w:p>
    <w:p w14:paraId="355EDE4B" w14:textId="77777777" w:rsidR="00CA5996" w:rsidRDefault="00CA5996" w:rsidP="00CA5996">
      <w:pPr>
        <w:pStyle w:val="PL"/>
      </w:pPr>
      <w:r>
        <w:tab/>
        <w:t xml:space="preserve">-- </w:t>
      </w:r>
    </w:p>
    <w:p w14:paraId="1382B179" w14:textId="77777777" w:rsidR="00CA5996" w:rsidRDefault="00CA5996" w:rsidP="00CA5996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17DF3AB6" w14:textId="77777777" w:rsidR="00CA5996" w:rsidRDefault="00CA5996" w:rsidP="00CA5996">
      <w:pPr>
        <w:pStyle w:val="PL"/>
      </w:pPr>
      <w:r>
        <w:tab/>
        <w:t>-- See Q.767 [309]</w:t>
      </w:r>
    </w:p>
    <w:p w14:paraId="69DC2418" w14:textId="77777777" w:rsidR="00CA5996" w:rsidRDefault="00CA5996" w:rsidP="00CA5996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3D618D9A" w14:textId="77777777" w:rsidR="00CA5996" w:rsidRDefault="00CA5996" w:rsidP="00CA5996">
      <w:pPr>
        <w:pStyle w:val="PL"/>
      </w:pPr>
      <w:r>
        <w:tab/>
        <w:t>-- To be defined by network operator</w:t>
      </w:r>
    </w:p>
    <w:p w14:paraId="62822176" w14:textId="77777777" w:rsidR="00CA5996" w:rsidRDefault="00CA5996" w:rsidP="00CA5996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354AA7E0" w14:textId="77777777" w:rsidR="00CA5996" w:rsidRDefault="00CA5996" w:rsidP="00CA5996">
      <w:pPr>
        <w:pStyle w:val="PL"/>
      </w:pPr>
      <w:r>
        <w:tab/>
        <w:t>-- To be defined by manufacturer</w:t>
      </w:r>
    </w:p>
    <w:p w14:paraId="0C170775" w14:textId="77777777" w:rsidR="00CA5996" w:rsidRDefault="00CA5996" w:rsidP="00CA5996">
      <w:pPr>
        <w:pStyle w:val="PL"/>
      </w:pPr>
      <w:r>
        <w:tab/>
        <w:t>-- May be used for CHF generated diagnostics</w:t>
      </w:r>
    </w:p>
    <w:p w14:paraId="6A85C721" w14:textId="77777777" w:rsidR="00CA5996" w:rsidRDefault="00CA5996" w:rsidP="00CA5996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29351C99" w14:textId="77777777" w:rsidR="00CA5996" w:rsidRDefault="00CA5996" w:rsidP="00CA5996">
      <w:pPr>
        <w:pStyle w:val="PL"/>
      </w:pPr>
      <w:r>
        <w:tab/>
        <w:t>-- See TS 29.002 [214]</w:t>
      </w:r>
    </w:p>
    <w:p w14:paraId="7596EABA" w14:textId="77777777" w:rsidR="00CA5996" w:rsidRDefault="00CA5996" w:rsidP="00CA5996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39B7D6E9" w14:textId="77777777" w:rsidR="00CA5996" w:rsidRDefault="00CA5996" w:rsidP="00CA5996">
      <w:pPr>
        <w:pStyle w:val="PL"/>
      </w:pPr>
      <w:r>
        <w:tab/>
        <w:t xml:space="preserve">-- See TS 29.002 [214] </w:t>
      </w:r>
    </w:p>
    <w:p w14:paraId="5CBC6D81" w14:textId="77777777" w:rsidR="00CA5996" w:rsidRDefault="00CA5996" w:rsidP="00CA5996">
      <w:pPr>
        <w:pStyle w:val="PL"/>
      </w:pPr>
      <w:r>
        <w:tab/>
        <w:t>diameterResultCodeAndExperimentalResult</w:t>
      </w:r>
      <w:r>
        <w:tab/>
        <w:t>[7] INTEGER</w:t>
      </w:r>
    </w:p>
    <w:p w14:paraId="43C1C4EE" w14:textId="77777777" w:rsidR="00CA5996" w:rsidRDefault="00CA5996" w:rsidP="00CA5996">
      <w:pPr>
        <w:pStyle w:val="PL"/>
      </w:pPr>
      <w:r>
        <w:tab/>
        <w:t>-- See TS 29.338 [230], TS 29.337 [231], TS 29.128 [244]</w:t>
      </w:r>
    </w:p>
    <w:p w14:paraId="7BACBAD8" w14:textId="77777777" w:rsidR="00CA5996" w:rsidRDefault="00CA5996" w:rsidP="00CA5996">
      <w:pPr>
        <w:pStyle w:val="PL"/>
      </w:pPr>
      <w:r>
        <w:t>-- May be used for Nchf received diagnostics</w:t>
      </w:r>
    </w:p>
    <w:p w14:paraId="2C88EF40" w14:textId="77777777" w:rsidR="00CA5996" w:rsidRDefault="00CA5996" w:rsidP="00CA5996">
      <w:pPr>
        <w:pStyle w:val="PL"/>
      </w:pPr>
      <w:r>
        <w:t>}</w:t>
      </w:r>
    </w:p>
    <w:p w14:paraId="1C4F2A9E" w14:textId="77777777" w:rsidR="00CA5996" w:rsidRDefault="00CA5996" w:rsidP="00CA5996">
      <w:pPr>
        <w:pStyle w:val="PL"/>
      </w:pPr>
    </w:p>
    <w:p w14:paraId="2422A400" w14:textId="77777777" w:rsidR="00CA5996" w:rsidRDefault="00CA5996" w:rsidP="00CA5996">
      <w:pPr>
        <w:pStyle w:val="PL"/>
      </w:pPr>
      <w:r>
        <w:t>DiameterIdentity</w:t>
      </w:r>
      <w:r>
        <w:tab/>
      </w:r>
      <w:r>
        <w:tab/>
        <w:t>::= OCTET STRING</w:t>
      </w:r>
    </w:p>
    <w:p w14:paraId="5FFA5B1B" w14:textId="77777777" w:rsidR="00CA5996" w:rsidRDefault="00CA5996" w:rsidP="00CA5996">
      <w:pPr>
        <w:pStyle w:val="PL"/>
      </w:pPr>
    </w:p>
    <w:p w14:paraId="2286031C" w14:textId="77777777" w:rsidR="00CA5996" w:rsidRDefault="00CA5996" w:rsidP="00CA5996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A321D05" w14:textId="77777777" w:rsidR="00CA5996" w:rsidRDefault="00CA5996" w:rsidP="00CA5996">
      <w:pPr>
        <w:pStyle w:val="PL"/>
      </w:pPr>
      <w:r>
        <w:t>{</w:t>
      </w:r>
    </w:p>
    <w:p w14:paraId="3F90061C" w14:textId="77777777" w:rsidR="00CA5996" w:rsidRDefault="00CA5996" w:rsidP="00CA5996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RANNASCause</w:t>
      </w:r>
    </w:p>
    <w:p w14:paraId="134729FB" w14:textId="77777777" w:rsidR="00CA5996" w:rsidRDefault="00CA5996" w:rsidP="00CA5996">
      <w:pPr>
        <w:pStyle w:val="PL"/>
      </w:pPr>
      <w:r>
        <w:t>}</w:t>
      </w:r>
    </w:p>
    <w:p w14:paraId="2C223270" w14:textId="77777777" w:rsidR="00CA5996" w:rsidRDefault="00CA5996" w:rsidP="00CA5996">
      <w:pPr>
        <w:pStyle w:val="PL"/>
      </w:pPr>
    </w:p>
    <w:p w14:paraId="36F5CBA1" w14:textId="77777777" w:rsidR="00CA5996" w:rsidRDefault="00CA5996" w:rsidP="00CA5996">
      <w:pPr>
        <w:pStyle w:val="PL"/>
      </w:pPr>
      <w:r>
        <w:t>GSNAddress</w:t>
      </w:r>
      <w:r>
        <w:tab/>
        <w:t>::= IPAddress</w:t>
      </w:r>
    </w:p>
    <w:p w14:paraId="0E91AA45" w14:textId="77777777" w:rsidR="00CA5996" w:rsidRDefault="00CA5996" w:rsidP="00CA5996">
      <w:pPr>
        <w:pStyle w:val="PL"/>
      </w:pPr>
    </w:p>
    <w:p w14:paraId="053DD730" w14:textId="77777777" w:rsidR="00CA5996" w:rsidRDefault="00CA5996" w:rsidP="00CA5996">
      <w:pPr>
        <w:pStyle w:val="PL"/>
      </w:pPr>
      <w:r>
        <w:t xml:space="preserve">InvolvedParty ::= CHOICE </w:t>
      </w:r>
    </w:p>
    <w:p w14:paraId="3074EFCE" w14:textId="77777777" w:rsidR="00CA5996" w:rsidRDefault="00CA5996" w:rsidP="00CA5996">
      <w:pPr>
        <w:pStyle w:val="PL"/>
      </w:pPr>
      <w:r>
        <w:t>{</w:t>
      </w:r>
    </w:p>
    <w:p w14:paraId="1120817D" w14:textId="77777777" w:rsidR="00CA5996" w:rsidRDefault="00CA5996" w:rsidP="00CA5996">
      <w:pPr>
        <w:pStyle w:val="PL"/>
      </w:pPr>
      <w:r>
        <w:tab/>
        <w:t>sIP-URI</w:t>
      </w:r>
      <w:r>
        <w:tab/>
      </w:r>
      <w:r>
        <w:tab/>
        <w:t>[0] GraphicString, -- refer to rfc3261 [401]</w:t>
      </w:r>
    </w:p>
    <w:p w14:paraId="27144F1C" w14:textId="77777777" w:rsidR="00CA5996" w:rsidRDefault="00CA5996" w:rsidP="00CA5996">
      <w:pPr>
        <w:pStyle w:val="PL"/>
      </w:pPr>
      <w:r>
        <w:tab/>
        <w:t>tEL-URI</w:t>
      </w:r>
      <w:r>
        <w:tab/>
      </w:r>
      <w:r>
        <w:tab/>
        <w:t>[1] GraphicString,</w:t>
      </w:r>
      <w:r>
        <w:tab/>
        <w:t>-- refer to rfc3966 [402]</w:t>
      </w:r>
    </w:p>
    <w:p w14:paraId="512BAF93" w14:textId="77777777" w:rsidR="00CA5996" w:rsidRDefault="00CA5996" w:rsidP="00CA5996">
      <w:pPr>
        <w:pStyle w:val="PL"/>
      </w:pPr>
      <w:r>
        <w:tab/>
        <w:t>uRN</w:t>
      </w:r>
      <w:r>
        <w:tab/>
      </w:r>
      <w:r>
        <w:tab/>
      </w:r>
      <w:r>
        <w:tab/>
        <w:t>[2] GraphicString,</w:t>
      </w:r>
      <w:r>
        <w:tab/>
        <w:t>-- refer to rfc5031 [407]</w:t>
      </w:r>
    </w:p>
    <w:p w14:paraId="13FB8268" w14:textId="77777777" w:rsidR="00CA5996" w:rsidRDefault="00CA5996" w:rsidP="00CA5996">
      <w:pPr>
        <w:pStyle w:val="PL"/>
      </w:pPr>
      <w:r>
        <w:tab/>
        <w:t xml:space="preserve">iSDN-E164 </w:t>
      </w:r>
      <w:r>
        <w:tab/>
        <w:t>[3] GraphicString,</w:t>
      </w:r>
      <w:r>
        <w:tab/>
        <w:t>-- refer to ITU-T Recommendation E.164[308]</w:t>
      </w:r>
    </w:p>
    <w:p w14:paraId="32C687C1" w14:textId="77777777" w:rsidR="00CA5996" w:rsidRDefault="00CA5996" w:rsidP="00CA5996">
      <w:pPr>
        <w:pStyle w:val="PL"/>
      </w:pPr>
      <w:r>
        <w:tab/>
        <w:t xml:space="preserve">externalId </w:t>
      </w:r>
      <w:r>
        <w:tab/>
        <w:t>[4] UTF8String</w:t>
      </w:r>
      <w:r>
        <w:tab/>
      </w:r>
      <w:r>
        <w:tab/>
        <w:t>-- refer to clause 19.7.2 TS 23.003 [200]</w:t>
      </w:r>
    </w:p>
    <w:p w14:paraId="0552C4E5" w14:textId="77777777" w:rsidR="00CA5996" w:rsidRDefault="00CA5996" w:rsidP="00CA5996">
      <w:pPr>
        <w:pStyle w:val="PL"/>
      </w:pPr>
    </w:p>
    <w:p w14:paraId="53582722" w14:textId="77777777" w:rsidR="00CA5996" w:rsidRDefault="00CA5996" w:rsidP="00CA5996">
      <w:pPr>
        <w:pStyle w:val="PL"/>
      </w:pPr>
      <w:r>
        <w:t>}</w:t>
      </w:r>
    </w:p>
    <w:p w14:paraId="77E2280D" w14:textId="77777777" w:rsidR="00CA5996" w:rsidRDefault="00CA5996" w:rsidP="00CA5996">
      <w:pPr>
        <w:pStyle w:val="PL"/>
      </w:pPr>
    </w:p>
    <w:p w14:paraId="3A277FB9" w14:textId="77777777" w:rsidR="00CA5996" w:rsidRDefault="00CA5996" w:rsidP="00CA5996">
      <w:pPr>
        <w:pStyle w:val="PL"/>
      </w:pPr>
      <w:r>
        <w:t>IPAddress</w:t>
      </w:r>
      <w:r>
        <w:tab/>
        <w:t>::= CHOICE</w:t>
      </w:r>
    </w:p>
    <w:p w14:paraId="185B9F92" w14:textId="77777777" w:rsidR="00CA5996" w:rsidRDefault="00CA5996" w:rsidP="00CA5996">
      <w:pPr>
        <w:pStyle w:val="PL"/>
      </w:pPr>
      <w:r>
        <w:t>{</w:t>
      </w:r>
    </w:p>
    <w:p w14:paraId="0E0562D5" w14:textId="77777777" w:rsidR="00CA5996" w:rsidRDefault="00CA5996" w:rsidP="00CA5996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7FAD4118" w14:textId="77777777" w:rsidR="00CA5996" w:rsidRDefault="00CA5996" w:rsidP="00CA5996">
      <w:pPr>
        <w:pStyle w:val="PL"/>
      </w:pPr>
      <w:r>
        <w:tab/>
        <w:t>iPTextRepresentedAddress</w:t>
      </w:r>
      <w:r>
        <w:tab/>
        <w:t>IPTextRepresentedAddress</w:t>
      </w:r>
    </w:p>
    <w:p w14:paraId="34A72D01" w14:textId="77777777" w:rsidR="00CA5996" w:rsidRDefault="00CA5996" w:rsidP="00CA5996">
      <w:pPr>
        <w:pStyle w:val="PL"/>
      </w:pPr>
      <w:r>
        <w:t>}</w:t>
      </w:r>
    </w:p>
    <w:p w14:paraId="0C765FCD" w14:textId="77777777" w:rsidR="00CA5996" w:rsidRDefault="00CA5996" w:rsidP="00CA5996">
      <w:pPr>
        <w:pStyle w:val="PL"/>
      </w:pPr>
    </w:p>
    <w:p w14:paraId="3445E62F" w14:textId="77777777" w:rsidR="00CA5996" w:rsidRDefault="00CA5996" w:rsidP="00CA5996">
      <w:pPr>
        <w:pStyle w:val="PL"/>
      </w:pPr>
      <w:r>
        <w:t>IPBinaryAddress</w:t>
      </w:r>
      <w:r>
        <w:tab/>
        <w:t>::= CHOICE</w:t>
      </w:r>
    </w:p>
    <w:p w14:paraId="789C6114" w14:textId="77777777" w:rsidR="00CA5996" w:rsidRDefault="00CA5996" w:rsidP="00CA5996">
      <w:pPr>
        <w:pStyle w:val="PL"/>
      </w:pPr>
      <w:r>
        <w:t>{</w:t>
      </w:r>
    </w:p>
    <w:p w14:paraId="22452B76" w14:textId="77777777" w:rsidR="00CA5996" w:rsidRDefault="00CA5996" w:rsidP="00CA5996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52A1169F" w14:textId="77777777" w:rsidR="00CA5996" w:rsidRDefault="00CA5996" w:rsidP="00CA5996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08EDB9EA" w14:textId="77777777" w:rsidR="00CA5996" w:rsidRDefault="00CA5996" w:rsidP="00CA5996">
      <w:pPr>
        <w:pStyle w:val="PL"/>
      </w:pPr>
      <w:r>
        <w:t>}</w:t>
      </w:r>
    </w:p>
    <w:p w14:paraId="23020BEB" w14:textId="77777777" w:rsidR="00CA5996" w:rsidRDefault="00CA5996" w:rsidP="00CA5996">
      <w:pPr>
        <w:pStyle w:val="PL"/>
      </w:pPr>
    </w:p>
    <w:p w14:paraId="208FFBE8" w14:textId="77777777" w:rsidR="00CA5996" w:rsidRDefault="00CA5996" w:rsidP="00CA5996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4EBFBC56" w14:textId="77777777" w:rsidR="00CA5996" w:rsidRDefault="00CA5996" w:rsidP="00CA5996">
      <w:pPr>
        <w:pStyle w:val="PL"/>
      </w:pPr>
    </w:p>
    <w:p w14:paraId="2CA90CE7" w14:textId="77777777" w:rsidR="00CA5996" w:rsidRDefault="00CA5996" w:rsidP="00CA5996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6C60D5B4" w14:textId="77777777" w:rsidR="00CA5996" w:rsidRDefault="00CA5996" w:rsidP="00CA5996">
      <w:pPr>
        <w:pStyle w:val="PL"/>
      </w:pPr>
    </w:p>
    <w:p w14:paraId="59F347C9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>IPBinV6AddressWithOrWithoutPrefixLength ::= CHOICE</w:t>
      </w:r>
    </w:p>
    <w:p w14:paraId="6515CB59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 xml:space="preserve">{ </w:t>
      </w:r>
    </w:p>
    <w:p w14:paraId="102713AA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ab/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[1] IPBinV6Address,</w:t>
      </w:r>
    </w:p>
    <w:p w14:paraId="462A1DAD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ab/>
        <w:t>iPBinV6AddressWithPrefix</w:t>
      </w:r>
      <w:r>
        <w:rPr>
          <w:lang w:eastAsia="en-GB"/>
        </w:rPr>
        <w:tab/>
        <w:t>[4] IPBinV6AddressWithPrefixLength</w:t>
      </w:r>
    </w:p>
    <w:p w14:paraId="58C1432C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093ADA36" w14:textId="77777777" w:rsidR="00CA5996" w:rsidRDefault="00CA5996" w:rsidP="00CA5996">
      <w:pPr>
        <w:pStyle w:val="PL"/>
        <w:rPr>
          <w:lang w:eastAsia="en-GB"/>
        </w:rPr>
      </w:pPr>
    </w:p>
    <w:p w14:paraId="31D1FA52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>IPBinV6AddressWithPrefixLength ::= SEQUENCE</w:t>
      </w:r>
    </w:p>
    <w:p w14:paraId="5F7CF82D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>{</w:t>
      </w:r>
    </w:p>
    <w:p w14:paraId="5849AEC3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ab/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IPBinV6Address,</w:t>
      </w:r>
    </w:p>
    <w:p w14:paraId="1DC25592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ab/>
        <w:t>pDPAddressPrefixLength</w:t>
      </w:r>
      <w:r>
        <w:rPr>
          <w:lang w:eastAsia="en-GB"/>
        </w:rPr>
        <w:tab/>
      </w:r>
      <w:r>
        <w:rPr>
          <w:lang w:eastAsia="en-GB"/>
        </w:rPr>
        <w:tab/>
        <w:t>PDPAddressPrefixLength DEFAULT 64</w:t>
      </w:r>
    </w:p>
    <w:p w14:paraId="435976A4" w14:textId="77777777" w:rsidR="00CA5996" w:rsidRDefault="00CA5996" w:rsidP="00CA5996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A2938AF" w14:textId="77777777" w:rsidR="00CA5996" w:rsidRDefault="00CA5996" w:rsidP="00CA5996">
      <w:pPr>
        <w:pStyle w:val="PL"/>
      </w:pPr>
    </w:p>
    <w:p w14:paraId="7A7079DF" w14:textId="77777777" w:rsidR="00CA5996" w:rsidRDefault="00CA5996" w:rsidP="00CA5996">
      <w:pPr>
        <w:pStyle w:val="PL"/>
      </w:pPr>
      <w:r>
        <w:t>IPTextRepresentedAddress</w:t>
      </w:r>
      <w:r>
        <w:tab/>
        <w:t>::= CHOICE</w:t>
      </w:r>
    </w:p>
    <w:p w14:paraId="48005A38" w14:textId="77777777" w:rsidR="00CA5996" w:rsidRDefault="00CA5996" w:rsidP="00CA5996">
      <w:pPr>
        <w:pStyle w:val="PL"/>
      </w:pPr>
      <w:r>
        <w:t>{</w:t>
      </w:r>
      <w:r>
        <w:tab/>
        <w:t>--</w:t>
      </w:r>
    </w:p>
    <w:p w14:paraId="5091FA13" w14:textId="77777777" w:rsidR="00CA5996" w:rsidRDefault="00CA5996" w:rsidP="00CA5996">
      <w:pPr>
        <w:pStyle w:val="PL"/>
      </w:pPr>
      <w:r>
        <w:tab/>
        <w:t>-- IPv4 address are formatted in the "dotted decimal" notation according to IETF RFC 1166 [411].</w:t>
      </w:r>
    </w:p>
    <w:p w14:paraId="0B337BAE" w14:textId="77777777" w:rsidR="00CA5996" w:rsidRDefault="00CA5996" w:rsidP="00CA5996">
      <w:pPr>
        <w:pStyle w:val="PL"/>
      </w:pPr>
      <w:r>
        <w:tab/>
        <w:t>-- IPv6 address are formatted according to clause 4 of IETF RFC 5952 [412]. The mixed IPv4 IPv6</w:t>
      </w:r>
    </w:p>
    <w:p w14:paraId="511C6E58" w14:textId="77777777" w:rsidR="00CA5996" w:rsidRDefault="00CA5996" w:rsidP="00CA5996">
      <w:pPr>
        <w:pStyle w:val="PL"/>
      </w:pPr>
      <w:r>
        <w:tab/>
        <w:t>-- notation according to clause 5 of IETF RFC 5952 [412] is not used.</w:t>
      </w:r>
    </w:p>
    <w:p w14:paraId="4AC1FF48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ab/>
        <w:t xml:space="preserve">-- IPv6 address prefix are formatted in the </w:t>
      </w:r>
      <w:r>
        <w:t xml:space="preserve">"/" notation and </w:t>
      </w:r>
      <w:r>
        <w:rPr>
          <w:lang w:eastAsia="zh-CN"/>
        </w:rPr>
        <w:t xml:space="preserve">according to clause 4 of </w:t>
      </w:r>
    </w:p>
    <w:p w14:paraId="0F6B5AC8" w14:textId="77777777" w:rsidR="00CA5996" w:rsidRDefault="00CA5996" w:rsidP="00CA5996">
      <w:pPr>
        <w:pStyle w:val="PL"/>
      </w:pPr>
      <w:r>
        <w:rPr>
          <w:lang w:eastAsia="zh-CN"/>
        </w:rPr>
        <w:tab/>
        <w:t>-- IETF RFC 5952 [412].</w:t>
      </w:r>
    </w:p>
    <w:p w14:paraId="2486542B" w14:textId="77777777" w:rsidR="00CA5996" w:rsidRDefault="00CA5996" w:rsidP="00CA5996">
      <w:pPr>
        <w:pStyle w:val="PL"/>
      </w:pPr>
      <w:r>
        <w:tab/>
        <w:t>--</w:t>
      </w:r>
    </w:p>
    <w:p w14:paraId="5057C139" w14:textId="77777777" w:rsidR="00CA5996" w:rsidRDefault="00CA5996" w:rsidP="00CA5996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519C8C1C" w14:textId="626B8176" w:rsidR="00CA5996" w:rsidRDefault="00CA5996" w:rsidP="00CA5996">
      <w:pPr>
        <w:pStyle w:val="PL"/>
      </w:pPr>
      <w:r>
        <w:tab/>
        <w:t>iPTextV6Address</w:t>
      </w:r>
      <w:r>
        <w:tab/>
      </w:r>
      <w:r>
        <w:tab/>
        <w:t>[3] IA5String (SIZE(</w:t>
      </w:r>
      <w:del w:id="2" w:author="Ericsson v0" w:date="2024-01-19T18:26:00Z">
        <w:r w:rsidDel="00CA5996">
          <w:delText>15</w:delText>
        </w:r>
      </w:del>
      <w:ins w:id="3" w:author="Ericsson v0" w:date="2024-01-19T18:26:00Z">
        <w:r>
          <w:t>2</w:t>
        </w:r>
      </w:ins>
      <w:r>
        <w:t>..45))</w:t>
      </w:r>
    </w:p>
    <w:p w14:paraId="7DB7F74B" w14:textId="77777777" w:rsidR="00CA5996" w:rsidRDefault="00CA5996" w:rsidP="00CA5996">
      <w:pPr>
        <w:pStyle w:val="PL"/>
      </w:pPr>
      <w:r>
        <w:t>}</w:t>
      </w:r>
    </w:p>
    <w:p w14:paraId="1596F262" w14:textId="77777777" w:rsidR="00CA5996" w:rsidRDefault="00CA5996" w:rsidP="00CA5996">
      <w:pPr>
        <w:pStyle w:val="PL"/>
      </w:pPr>
    </w:p>
    <w:p w14:paraId="5ADD5013" w14:textId="77777777" w:rsidR="00CA5996" w:rsidRDefault="00CA5996" w:rsidP="00CA5996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7755C4C3" w14:textId="77777777" w:rsidR="00CA5996" w:rsidRDefault="00CA5996" w:rsidP="00CA5996">
      <w:pPr>
        <w:pStyle w:val="PL"/>
      </w:pPr>
      <w:r>
        <w:t>--</w:t>
      </w:r>
    </w:p>
    <w:p w14:paraId="306A6134" w14:textId="77777777" w:rsidR="00CA5996" w:rsidRDefault="00CA5996" w:rsidP="00CA5996">
      <w:pPr>
        <w:pStyle w:val="PL"/>
      </w:pPr>
      <w:r>
        <w:t>-- See LCS Cause Value, TS 49.031 [227]</w:t>
      </w:r>
    </w:p>
    <w:p w14:paraId="7C1FE52C" w14:textId="77777777" w:rsidR="00CA5996" w:rsidRDefault="00CA5996" w:rsidP="00CA5996">
      <w:pPr>
        <w:pStyle w:val="PL"/>
      </w:pPr>
      <w:r>
        <w:t>--</w:t>
      </w:r>
    </w:p>
    <w:p w14:paraId="6EA7CEA7" w14:textId="77777777" w:rsidR="00CA5996" w:rsidRDefault="00CA5996" w:rsidP="00CA5996">
      <w:pPr>
        <w:pStyle w:val="PL"/>
      </w:pPr>
    </w:p>
    <w:p w14:paraId="36AFDEAB" w14:textId="77777777" w:rsidR="00CA5996" w:rsidRDefault="00CA5996" w:rsidP="00CA5996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13FE25A8" w14:textId="77777777" w:rsidR="00CA5996" w:rsidRDefault="00CA5996" w:rsidP="00CA5996">
      <w:pPr>
        <w:pStyle w:val="PL"/>
      </w:pPr>
      <w:r>
        <w:t>{</w:t>
      </w:r>
    </w:p>
    <w:p w14:paraId="17F76837" w14:textId="77777777" w:rsidR="00CA5996" w:rsidRDefault="00CA5996" w:rsidP="00CA5996">
      <w:pPr>
        <w:pStyle w:val="PL"/>
      </w:pPr>
      <w:r>
        <w:tab/>
        <w:t>lcsClientExternalID</w:t>
      </w:r>
      <w:r>
        <w:tab/>
        <w:t>[0] LCSClientExternalID OPTIONAL,</w:t>
      </w:r>
    </w:p>
    <w:p w14:paraId="0965B2B7" w14:textId="77777777" w:rsidR="00CA5996" w:rsidRDefault="00CA5996" w:rsidP="00CA5996">
      <w:pPr>
        <w:pStyle w:val="PL"/>
      </w:pPr>
      <w:r>
        <w:tab/>
        <w:t>lcsClientDialedByMS</w:t>
      </w:r>
      <w:r>
        <w:tab/>
        <w:t>[1] AddressString OPTIONAL,</w:t>
      </w:r>
    </w:p>
    <w:p w14:paraId="1D85DAD1" w14:textId="77777777" w:rsidR="00CA5996" w:rsidRDefault="00CA5996" w:rsidP="00CA5996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33285094" w14:textId="77777777" w:rsidR="00CA5996" w:rsidRDefault="00CA5996" w:rsidP="00CA5996">
      <w:pPr>
        <w:pStyle w:val="PL"/>
      </w:pPr>
      <w:r>
        <w:t>}</w:t>
      </w:r>
    </w:p>
    <w:p w14:paraId="2CA810A3" w14:textId="77777777" w:rsidR="00CA5996" w:rsidRDefault="00CA5996" w:rsidP="00CA5996">
      <w:pPr>
        <w:pStyle w:val="PL"/>
      </w:pPr>
    </w:p>
    <w:p w14:paraId="46931302" w14:textId="77777777" w:rsidR="00CA5996" w:rsidRDefault="00CA5996" w:rsidP="00CA5996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134D0CBF" w14:textId="77777777" w:rsidR="00CA5996" w:rsidRDefault="00CA5996" w:rsidP="00CA5996">
      <w:pPr>
        <w:pStyle w:val="PL"/>
      </w:pPr>
      <w:r>
        <w:t>--</w:t>
      </w:r>
    </w:p>
    <w:p w14:paraId="0DEEA6C6" w14:textId="77777777" w:rsidR="00CA5996" w:rsidRDefault="00CA5996" w:rsidP="00CA5996">
      <w:pPr>
        <w:pStyle w:val="PL"/>
      </w:pPr>
      <w:r>
        <w:t>-- See LCS QoS IE, TS 49.031 [227]</w:t>
      </w:r>
    </w:p>
    <w:p w14:paraId="1780B3ED" w14:textId="77777777" w:rsidR="00CA5996" w:rsidRDefault="00CA5996" w:rsidP="00CA5996">
      <w:pPr>
        <w:pStyle w:val="PL"/>
      </w:pPr>
      <w:r>
        <w:t>--</w:t>
      </w:r>
    </w:p>
    <w:p w14:paraId="3F835534" w14:textId="77777777" w:rsidR="00CA5996" w:rsidRDefault="00CA5996" w:rsidP="00CA5996">
      <w:pPr>
        <w:pStyle w:val="PL"/>
      </w:pPr>
    </w:p>
    <w:p w14:paraId="2C687805" w14:textId="77777777" w:rsidR="00CA5996" w:rsidRDefault="00CA5996" w:rsidP="00CA5996">
      <w:pPr>
        <w:pStyle w:val="PL"/>
      </w:pPr>
      <w:r>
        <w:t>LevelOfCAMELService</w:t>
      </w:r>
      <w:r>
        <w:tab/>
      </w:r>
      <w:r>
        <w:tab/>
        <w:t>::= BIT STRING</w:t>
      </w:r>
    </w:p>
    <w:p w14:paraId="3ED12046" w14:textId="77777777" w:rsidR="00CA5996" w:rsidRDefault="00CA5996" w:rsidP="00CA5996">
      <w:pPr>
        <w:pStyle w:val="PL"/>
      </w:pPr>
      <w:r>
        <w:t>{</w:t>
      </w:r>
    </w:p>
    <w:p w14:paraId="77CFE9B4" w14:textId="77777777" w:rsidR="00CA5996" w:rsidRDefault="00CA5996" w:rsidP="00CA5996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E459B25" w14:textId="77777777" w:rsidR="00CA5996" w:rsidRDefault="00CA5996" w:rsidP="00CA5996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4F5DC4EA" w14:textId="77777777" w:rsidR="00CA5996" w:rsidRDefault="00CA5996" w:rsidP="00CA5996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5B582331" w14:textId="77777777" w:rsidR="00CA5996" w:rsidRDefault="00CA5996" w:rsidP="00CA5996">
      <w:pPr>
        <w:pStyle w:val="PL"/>
      </w:pPr>
      <w:r>
        <w:t>}</w:t>
      </w:r>
    </w:p>
    <w:p w14:paraId="5F4AF500" w14:textId="77777777" w:rsidR="00CA5996" w:rsidRDefault="00CA5996" w:rsidP="00CA5996">
      <w:pPr>
        <w:pStyle w:val="PL"/>
      </w:pPr>
    </w:p>
    <w:p w14:paraId="59A5F7E9" w14:textId="77777777" w:rsidR="00CA5996" w:rsidRDefault="00CA5996" w:rsidP="00CA5996">
      <w:pPr>
        <w:pStyle w:val="PL"/>
      </w:pPr>
      <w:r>
        <w:t>LocalSequenceNumber ::= INTEGER (0..4294967295)</w:t>
      </w:r>
    </w:p>
    <w:p w14:paraId="4F248999" w14:textId="77777777" w:rsidR="00CA5996" w:rsidRDefault="00CA5996" w:rsidP="00CA5996">
      <w:pPr>
        <w:pStyle w:val="PL"/>
      </w:pPr>
      <w:r>
        <w:t>--</w:t>
      </w:r>
    </w:p>
    <w:p w14:paraId="47BF9842" w14:textId="77777777" w:rsidR="00CA5996" w:rsidRDefault="00CA5996" w:rsidP="00CA5996">
      <w:pPr>
        <w:pStyle w:val="PL"/>
      </w:pPr>
      <w:r>
        <w:t>-- Sequence number of the record in this node</w:t>
      </w:r>
    </w:p>
    <w:p w14:paraId="1C41087A" w14:textId="77777777" w:rsidR="00CA5996" w:rsidRDefault="00CA5996" w:rsidP="00CA5996">
      <w:pPr>
        <w:pStyle w:val="PL"/>
      </w:pPr>
      <w:r>
        <w:t>-- 0.. 4294967295 is equivalent to 0..2**32-1, unsigned integer in four octets</w:t>
      </w:r>
    </w:p>
    <w:p w14:paraId="05EEE466" w14:textId="77777777" w:rsidR="00CA5996" w:rsidRDefault="00CA5996" w:rsidP="00CA5996">
      <w:pPr>
        <w:pStyle w:val="PL"/>
      </w:pPr>
      <w:r>
        <w:t>--</w:t>
      </w:r>
    </w:p>
    <w:p w14:paraId="38BCD9BF" w14:textId="77777777" w:rsidR="00CA5996" w:rsidRDefault="00CA5996" w:rsidP="00CA5996">
      <w:pPr>
        <w:pStyle w:val="PL"/>
      </w:pPr>
    </w:p>
    <w:p w14:paraId="3FFA532C" w14:textId="77777777" w:rsidR="00CA5996" w:rsidRDefault="00CA5996" w:rsidP="00CA5996">
      <w:pPr>
        <w:pStyle w:val="PL"/>
      </w:pPr>
      <w:r>
        <w:t>LocationAreaAndCell</w:t>
      </w:r>
      <w:r>
        <w:tab/>
      </w:r>
      <w:r>
        <w:tab/>
        <w:t>::= SEQUENCE</w:t>
      </w:r>
    </w:p>
    <w:p w14:paraId="01559036" w14:textId="77777777" w:rsidR="00CA5996" w:rsidRDefault="00CA5996" w:rsidP="00CA5996">
      <w:pPr>
        <w:pStyle w:val="PL"/>
      </w:pPr>
      <w:r>
        <w:t>{</w:t>
      </w:r>
    </w:p>
    <w:p w14:paraId="4A8A1732" w14:textId="77777777" w:rsidR="00CA5996" w:rsidRDefault="00CA5996" w:rsidP="00CA5996">
      <w:pPr>
        <w:pStyle w:val="PL"/>
      </w:pPr>
      <w:r>
        <w:tab/>
        <w:t>locationAreaCode</w:t>
      </w:r>
      <w:r>
        <w:tab/>
        <w:t>[0] LocationAreaCode,</w:t>
      </w:r>
    </w:p>
    <w:p w14:paraId="2EA8C01E" w14:textId="77777777" w:rsidR="00CA5996" w:rsidRDefault="00CA5996" w:rsidP="00CA5996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1ADF13DF" w14:textId="77777777" w:rsidR="00CA5996" w:rsidRDefault="00CA5996" w:rsidP="00CA5996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7B0A04BC" w14:textId="77777777" w:rsidR="00CA5996" w:rsidRDefault="00CA5996" w:rsidP="00CA5996">
      <w:pPr>
        <w:pStyle w:val="PL"/>
      </w:pPr>
      <w:r>
        <w:t>}</w:t>
      </w:r>
    </w:p>
    <w:p w14:paraId="4A649F60" w14:textId="77777777" w:rsidR="00CA5996" w:rsidRDefault="00CA5996" w:rsidP="00CA5996">
      <w:pPr>
        <w:pStyle w:val="PL"/>
      </w:pPr>
    </w:p>
    <w:p w14:paraId="1143021D" w14:textId="77777777" w:rsidR="00CA5996" w:rsidRDefault="00CA5996" w:rsidP="00CA5996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52B4DD03" w14:textId="77777777" w:rsidR="00CA5996" w:rsidRDefault="00CA5996" w:rsidP="00CA5996">
      <w:pPr>
        <w:pStyle w:val="PL"/>
      </w:pPr>
      <w:r>
        <w:t>--</w:t>
      </w:r>
    </w:p>
    <w:p w14:paraId="7F8FAB0E" w14:textId="77777777" w:rsidR="00CA5996" w:rsidRDefault="00CA5996" w:rsidP="00CA5996">
      <w:pPr>
        <w:pStyle w:val="PL"/>
      </w:pPr>
      <w:r>
        <w:t>-- See TS 24.008 [208]</w:t>
      </w:r>
    </w:p>
    <w:p w14:paraId="45A238AA" w14:textId="77777777" w:rsidR="00CA5996" w:rsidRDefault="00CA5996" w:rsidP="00CA5996">
      <w:pPr>
        <w:pStyle w:val="PL"/>
      </w:pPr>
      <w:r>
        <w:t>--</w:t>
      </w:r>
    </w:p>
    <w:p w14:paraId="7B649FE8" w14:textId="77777777" w:rsidR="00CA5996" w:rsidRDefault="00CA5996" w:rsidP="00CA5996">
      <w:pPr>
        <w:pStyle w:val="PL"/>
      </w:pPr>
    </w:p>
    <w:p w14:paraId="5E57726D" w14:textId="77777777" w:rsidR="00CA5996" w:rsidRDefault="00CA5996" w:rsidP="00CA5996">
      <w:pPr>
        <w:pStyle w:val="PL"/>
      </w:pPr>
      <w:r>
        <w:t>ManagementExtensions</w:t>
      </w:r>
      <w:r>
        <w:tab/>
        <w:t>::= SET OF ManagementExtension</w:t>
      </w:r>
    </w:p>
    <w:p w14:paraId="5BCDB635" w14:textId="77777777" w:rsidR="00CA5996" w:rsidRDefault="00CA5996" w:rsidP="00CA5996">
      <w:pPr>
        <w:pStyle w:val="PL"/>
      </w:pPr>
    </w:p>
    <w:p w14:paraId="7DD3FDB2" w14:textId="77777777" w:rsidR="00CA5996" w:rsidRDefault="00CA5996" w:rsidP="00CA5996">
      <w:pPr>
        <w:pStyle w:val="PL"/>
      </w:pPr>
      <w:r>
        <w:t>MBMS2G3GIndicator</w:t>
      </w:r>
      <w:r>
        <w:tab/>
      </w:r>
      <w:r>
        <w:tab/>
        <w:t>::= ENUMERATED</w:t>
      </w:r>
    </w:p>
    <w:p w14:paraId="48B88BD3" w14:textId="77777777" w:rsidR="00CA5996" w:rsidRDefault="00CA5996" w:rsidP="00CA5996">
      <w:pPr>
        <w:pStyle w:val="PL"/>
      </w:pPr>
      <w:r>
        <w:t>{</w:t>
      </w:r>
    </w:p>
    <w:p w14:paraId="6AD908B9" w14:textId="77777777" w:rsidR="00CA5996" w:rsidRDefault="00CA5996" w:rsidP="00CA5996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233090B4" w14:textId="77777777" w:rsidR="00CA5996" w:rsidRDefault="00CA5996" w:rsidP="00CA5996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192C07A9" w14:textId="77777777" w:rsidR="00CA5996" w:rsidRDefault="00CA5996" w:rsidP="00CA5996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492E8FB2" w14:textId="77777777" w:rsidR="00CA5996" w:rsidRDefault="00CA5996" w:rsidP="00CA5996">
      <w:pPr>
        <w:pStyle w:val="PL"/>
      </w:pPr>
      <w:r>
        <w:t>}</w:t>
      </w:r>
    </w:p>
    <w:p w14:paraId="1A4B8D70" w14:textId="77777777" w:rsidR="00CA5996" w:rsidRDefault="00CA5996" w:rsidP="00CA5996">
      <w:pPr>
        <w:pStyle w:val="PL"/>
      </w:pPr>
    </w:p>
    <w:p w14:paraId="5F7DB922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lastRenderedPageBreak/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75343713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t>{</w:t>
      </w:r>
    </w:p>
    <w:p w14:paraId="6F31B90E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61953051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336B725C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3C0F1295" w14:textId="77777777" w:rsidR="00CA5996" w:rsidRDefault="00CA5996" w:rsidP="00CA5996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2948ABD5" w14:textId="77777777" w:rsidR="00CA5996" w:rsidRDefault="00CA5996" w:rsidP="00CA5996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63F4CBB7" w14:textId="77777777" w:rsidR="00CA5996" w:rsidRDefault="00CA5996" w:rsidP="00CA5996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4138144E" w14:textId="77777777" w:rsidR="00CA5996" w:rsidRDefault="00CA5996" w:rsidP="00CA5996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1F6FD299" w14:textId="77777777" w:rsidR="00CA5996" w:rsidRDefault="00CA5996" w:rsidP="00CA5996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1FEEFE64" w14:textId="77777777" w:rsidR="00CA5996" w:rsidRDefault="00CA5996" w:rsidP="00CA5996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lang w:eastAsia="zh-CN"/>
        </w:rPr>
        <w:t>,</w:t>
      </w:r>
    </w:p>
    <w:p w14:paraId="2EA20EC2" w14:textId="77777777" w:rsidR="00CA5996" w:rsidRDefault="00CA5996" w:rsidP="00CA5996">
      <w:pPr>
        <w:pStyle w:val="PL"/>
      </w:pPr>
      <w:r>
        <w:rPr>
          <w:lang w:eastAsia="zh-CN"/>
        </w:rPr>
        <w:tab/>
        <w:t>mBMSGWAddress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[10] </w:t>
      </w:r>
      <w:r>
        <w:t>GSNAddress</w:t>
      </w:r>
      <w:r>
        <w:rPr>
          <w:lang w:eastAsia="zh-CN"/>
        </w:rPr>
        <w:t xml:space="preserve"> </w:t>
      </w:r>
      <w:r>
        <w:t>OPTIONAL,</w:t>
      </w:r>
    </w:p>
    <w:p w14:paraId="1A1CE672" w14:textId="77777777" w:rsidR="00CA5996" w:rsidRDefault="00CA5996" w:rsidP="00CA5996">
      <w:pPr>
        <w:pStyle w:val="PL"/>
      </w:pPr>
      <w:r>
        <w:rPr>
          <w:lang w:eastAsia="zh-CN"/>
        </w:rPr>
        <w:tab/>
        <w:t>cNIPMulticastDistribution</w:t>
      </w:r>
      <w:r>
        <w:rPr>
          <w:lang w:eastAsia="zh-CN"/>
        </w:rPr>
        <w:tab/>
        <w:t xml:space="preserve">[11] CNIPMulticastDistribution </w:t>
      </w:r>
      <w:r>
        <w:t>OPTIONAL,</w:t>
      </w:r>
    </w:p>
    <w:p w14:paraId="61C15F35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ab/>
        <w:t>mBMSDataTransferStart</w:t>
      </w:r>
      <w:r>
        <w:rPr>
          <w:lang w:eastAsia="zh-CN"/>
        </w:rPr>
        <w:tab/>
      </w:r>
      <w:r>
        <w:rPr>
          <w:lang w:eastAsia="zh-CN"/>
        </w:rPr>
        <w:tab/>
        <w:t xml:space="preserve">[12] MBMSTime </w:t>
      </w:r>
      <w:r>
        <w:t>OPTIONAL,</w:t>
      </w:r>
    </w:p>
    <w:p w14:paraId="526E4C25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ab/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[13] MBMSTime </w:t>
      </w:r>
      <w:r>
        <w:t>OPTIONAL</w:t>
      </w:r>
    </w:p>
    <w:p w14:paraId="6C6C03C0" w14:textId="77777777" w:rsidR="00CA5996" w:rsidRDefault="00CA5996" w:rsidP="00CA5996">
      <w:pPr>
        <w:pStyle w:val="PL"/>
      </w:pPr>
      <w:r>
        <w:t>}</w:t>
      </w:r>
    </w:p>
    <w:p w14:paraId="06D8D490" w14:textId="77777777" w:rsidR="00CA5996" w:rsidRDefault="00CA5996" w:rsidP="00CA5996">
      <w:pPr>
        <w:pStyle w:val="PL"/>
      </w:pPr>
    </w:p>
    <w:p w14:paraId="475F5CDF" w14:textId="77777777" w:rsidR="00CA5996" w:rsidRDefault="00CA5996" w:rsidP="00CA5996">
      <w:pPr>
        <w:pStyle w:val="PL"/>
      </w:pPr>
      <w:r>
        <w:t>MBMSServiceArea</w:t>
      </w:r>
      <w:r>
        <w:tab/>
      </w:r>
      <w:r>
        <w:tab/>
        <w:t>::= OCTET STRING</w:t>
      </w:r>
    </w:p>
    <w:p w14:paraId="307AB892" w14:textId="77777777" w:rsidR="00CA5996" w:rsidRDefault="00CA5996" w:rsidP="00CA5996">
      <w:pPr>
        <w:pStyle w:val="PL"/>
      </w:pPr>
    </w:p>
    <w:p w14:paraId="6F077F8B" w14:textId="77777777" w:rsidR="00CA5996" w:rsidRDefault="00CA5996" w:rsidP="00CA5996">
      <w:pPr>
        <w:pStyle w:val="PL"/>
      </w:pPr>
      <w:r>
        <w:t>MBMSServiceType</w:t>
      </w:r>
      <w:r>
        <w:tab/>
      </w:r>
      <w:r>
        <w:tab/>
        <w:t>::= ENUMERATED</w:t>
      </w:r>
    </w:p>
    <w:p w14:paraId="0DB4F4C8" w14:textId="77777777" w:rsidR="00CA5996" w:rsidRDefault="00CA5996" w:rsidP="00CA5996">
      <w:pPr>
        <w:pStyle w:val="PL"/>
      </w:pPr>
      <w:r>
        <w:t>{</w:t>
      </w:r>
    </w:p>
    <w:p w14:paraId="721F44BD" w14:textId="77777777" w:rsidR="00CA5996" w:rsidRDefault="00CA5996" w:rsidP="00CA5996">
      <w:pPr>
        <w:pStyle w:val="PL"/>
      </w:pPr>
      <w:r>
        <w:tab/>
        <w:t>mULTICAST</w:t>
      </w:r>
      <w:r>
        <w:tab/>
      </w:r>
      <w:r>
        <w:tab/>
        <w:t>(0),</w:t>
      </w:r>
    </w:p>
    <w:p w14:paraId="349D0DAF" w14:textId="77777777" w:rsidR="00CA5996" w:rsidRDefault="00CA5996" w:rsidP="00CA5996">
      <w:pPr>
        <w:pStyle w:val="PL"/>
      </w:pPr>
      <w:r>
        <w:tab/>
        <w:t>bROADCAST</w:t>
      </w:r>
      <w:r>
        <w:tab/>
      </w:r>
      <w:r>
        <w:tab/>
        <w:t>(1)</w:t>
      </w:r>
    </w:p>
    <w:p w14:paraId="0822B258" w14:textId="77777777" w:rsidR="00CA5996" w:rsidRDefault="00CA5996" w:rsidP="00CA5996">
      <w:pPr>
        <w:pStyle w:val="PL"/>
      </w:pPr>
      <w:r>
        <w:t>}</w:t>
      </w:r>
    </w:p>
    <w:p w14:paraId="36207D30" w14:textId="77777777" w:rsidR="00CA5996" w:rsidRDefault="00CA5996" w:rsidP="00CA5996">
      <w:pPr>
        <w:pStyle w:val="PL"/>
      </w:pPr>
    </w:p>
    <w:p w14:paraId="176F5C27" w14:textId="77777777" w:rsidR="00CA5996" w:rsidRDefault="00CA5996" w:rsidP="00CA5996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262F031C" w14:textId="77777777" w:rsidR="00CA5996" w:rsidRDefault="00CA5996" w:rsidP="00CA5996">
      <w:pPr>
        <w:pStyle w:val="PL"/>
      </w:pPr>
      <w:r>
        <w:t>--</w:t>
      </w:r>
    </w:p>
    <w:p w14:paraId="749712D3" w14:textId="77777777" w:rsidR="00CA5996" w:rsidRDefault="00CA5996" w:rsidP="00CA5996">
      <w:pPr>
        <w:pStyle w:val="PL"/>
      </w:pPr>
      <w:r>
        <w:t>-- This octet string is a 1:1 copy of the contents of the MBMS-Session-Identity</w:t>
      </w:r>
    </w:p>
    <w:p w14:paraId="62BA17B2" w14:textId="77777777" w:rsidR="00CA5996" w:rsidRDefault="00CA5996" w:rsidP="00CA5996">
      <w:pPr>
        <w:pStyle w:val="PL"/>
      </w:pPr>
      <w:r>
        <w:t>-- AVP specified in TS 29.061 [82]</w:t>
      </w:r>
    </w:p>
    <w:p w14:paraId="182BE900" w14:textId="77777777" w:rsidR="00CA5996" w:rsidRDefault="00CA5996" w:rsidP="00CA5996">
      <w:pPr>
        <w:pStyle w:val="PL"/>
      </w:pPr>
      <w:r>
        <w:t>--</w:t>
      </w:r>
    </w:p>
    <w:p w14:paraId="6796569A" w14:textId="77777777" w:rsidR="00CA5996" w:rsidRDefault="00CA5996" w:rsidP="00CA5996">
      <w:pPr>
        <w:pStyle w:val="PL"/>
      </w:pPr>
    </w:p>
    <w:p w14:paraId="0D85353B" w14:textId="77777777" w:rsidR="00CA5996" w:rsidRDefault="00CA5996" w:rsidP="00CA5996">
      <w:pPr>
        <w:pStyle w:val="PL"/>
      </w:pPr>
      <w:r>
        <w:t>MBMSTime</w:t>
      </w:r>
      <w:r>
        <w:tab/>
        <w:t>::= OCTET STRING (SIZE (8))</w:t>
      </w:r>
    </w:p>
    <w:p w14:paraId="4A57BF65" w14:textId="77777777" w:rsidR="00CA5996" w:rsidRDefault="00CA5996" w:rsidP="00CA5996">
      <w:pPr>
        <w:pStyle w:val="PL"/>
      </w:pPr>
      <w:r>
        <w:t>--</w:t>
      </w:r>
    </w:p>
    <w:p w14:paraId="235670EA" w14:textId="77777777" w:rsidR="00CA5996" w:rsidRDefault="00CA5996" w:rsidP="00CA5996">
      <w:pPr>
        <w:pStyle w:val="PL"/>
        <w:rPr>
          <w:rFonts w:cs="Arial"/>
          <w:szCs w:val="18"/>
        </w:rPr>
      </w:pPr>
      <w:r>
        <w:t xml:space="preserve">-- 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6369813" w14:textId="77777777" w:rsidR="00CA5996" w:rsidRDefault="00CA5996" w:rsidP="00CA5996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>
        <w:t>where binary</w:t>
      </w:r>
    </w:p>
    <w:p w14:paraId="3774ED4A" w14:textId="77777777" w:rsidR="00CA5996" w:rsidRDefault="00CA5996" w:rsidP="00CA5996">
      <w:pPr>
        <w:pStyle w:val="PL"/>
      </w:pPr>
      <w:r>
        <w:t>-- encoding of the integer part is in the first 32 bits and binary encoding of the fraction part in</w:t>
      </w:r>
    </w:p>
    <w:p w14:paraId="1BC0084D" w14:textId="77777777" w:rsidR="00CA5996" w:rsidRDefault="00CA5996" w:rsidP="00CA5996">
      <w:pPr>
        <w:pStyle w:val="PL"/>
      </w:pPr>
      <w:r>
        <w:t>-- the last 32 bits. The fraction part is expressed with a granularity of 1 /2**32 second as</w:t>
      </w:r>
    </w:p>
    <w:p w14:paraId="310B3256" w14:textId="77777777" w:rsidR="00CA5996" w:rsidRDefault="00CA5996" w:rsidP="00CA5996">
      <w:pPr>
        <w:pStyle w:val="PL"/>
      </w:pPr>
      <w:r>
        <w:t>-- specified in TS 29.061 [82].</w:t>
      </w:r>
    </w:p>
    <w:p w14:paraId="1596E835" w14:textId="77777777" w:rsidR="00CA5996" w:rsidRDefault="00CA5996" w:rsidP="00CA5996">
      <w:pPr>
        <w:pStyle w:val="PL"/>
      </w:pPr>
      <w:r>
        <w:t>--</w:t>
      </w:r>
    </w:p>
    <w:p w14:paraId="5957005C" w14:textId="77777777" w:rsidR="00CA5996" w:rsidRDefault="00CA5996" w:rsidP="00CA5996">
      <w:pPr>
        <w:pStyle w:val="PL"/>
      </w:pPr>
    </w:p>
    <w:p w14:paraId="79B5B1B8" w14:textId="77777777" w:rsidR="00CA5996" w:rsidRDefault="00CA5996" w:rsidP="00CA5996">
      <w:pPr>
        <w:pStyle w:val="PL"/>
      </w:pPr>
      <w:r>
        <w:t>MBMSUserServiceType</w:t>
      </w:r>
      <w:r>
        <w:tab/>
      </w:r>
      <w:r>
        <w:tab/>
        <w:t>::= ENUMERATED</w:t>
      </w:r>
    </w:p>
    <w:p w14:paraId="4A6FDA0D" w14:textId="77777777" w:rsidR="00CA5996" w:rsidRDefault="00CA5996" w:rsidP="00CA5996">
      <w:pPr>
        <w:pStyle w:val="PL"/>
      </w:pPr>
      <w:r>
        <w:t>{</w:t>
      </w:r>
    </w:p>
    <w:p w14:paraId="400D0874" w14:textId="77777777" w:rsidR="00CA5996" w:rsidRDefault="00CA5996" w:rsidP="00CA5996">
      <w:pPr>
        <w:pStyle w:val="PL"/>
      </w:pPr>
      <w:r>
        <w:tab/>
        <w:t>dOWNLOAD</w:t>
      </w:r>
      <w:r>
        <w:tab/>
      </w:r>
      <w:r>
        <w:tab/>
        <w:t>(0),</w:t>
      </w:r>
    </w:p>
    <w:p w14:paraId="4F0A1AEA" w14:textId="77777777" w:rsidR="00CA5996" w:rsidRDefault="00CA5996" w:rsidP="00CA5996">
      <w:pPr>
        <w:pStyle w:val="PL"/>
      </w:pPr>
      <w:r>
        <w:tab/>
        <w:t>sTREAMING</w:t>
      </w:r>
      <w:r>
        <w:tab/>
        <w:t>(1)</w:t>
      </w:r>
    </w:p>
    <w:p w14:paraId="51B75581" w14:textId="77777777" w:rsidR="00CA5996" w:rsidRDefault="00CA5996" w:rsidP="00CA5996">
      <w:pPr>
        <w:pStyle w:val="PL"/>
      </w:pPr>
      <w:r>
        <w:t>}</w:t>
      </w:r>
    </w:p>
    <w:p w14:paraId="01580F2F" w14:textId="77777777" w:rsidR="00CA5996" w:rsidRDefault="00CA5996" w:rsidP="00CA5996">
      <w:pPr>
        <w:pStyle w:val="PL"/>
      </w:pPr>
    </w:p>
    <w:p w14:paraId="2A4B1EF8" w14:textId="77777777" w:rsidR="00CA5996" w:rsidRDefault="00CA5996" w:rsidP="00CA5996">
      <w:pPr>
        <w:pStyle w:val="PL"/>
      </w:pPr>
      <w:r>
        <w:t>MCC-MNC</w:t>
      </w:r>
      <w:r>
        <w:tab/>
      </w:r>
      <w:r>
        <w:tab/>
        <w:t>::= OCTET STRING (SIZE(3))</w:t>
      </w:r>
    </w:p>
    <w:p w14:paraId="1EEFDFF9" w14:textId="77777777" w:rsidR="00CA5996" w:rsidRDefault="00CA5996" w:rsidP="00CA5996">
      <w:pPr>
        <w:pStyle w:val="PL"/>
      </w:pPr>
      <w:r>
        <w:t>--</w:t>
      </w:r>
    </w:p>
    <w:p w14:paraId="73700432" w14:textId="77777777" w:rsidR="00CA5996" w:rsidRDefault="00CA5996" w:rsidP="00CA5996">
      <w:pPr>
        <w:pStyle w:val="PL"/>
      </w:pPr>
      <w:r>
        <w:t>-- See TS 24.008 [208]</w:t>
      </w:r>
    </w:p>
    <w:p w14:paraId="2B5DE538" w14:textId="77777777" w:rsidR="00CA5996" w:rsidRDefault="00CA5996" w:rsidP="00CA5996">
      <w:pPr>
        <w:pStyle w:val="PL"/>
      </w:pPr>
      <w:r>
        <w:t>--</w:t>
      </w:r>
    </w:p>
    <w:p w14:paraId="4C2F588E" w14:textId="77777777" w:rsidR="00CA5996" w:rsidRDefault="00CA5996" w:rsidP="00CA5996">
      <w:pPr>
        <w:pStyle w:val="PL"/>
      </w:pPr>
    </w:p>
    <w:p w14:paraId="4F6516CD" w14:textId="77777777" w:rsidR="00CA5996" w:rsidRDefault="00CA5996" w:rsidP="00CA5996">
      <w:pPr>
        <w:pStyle w:val="PL"/>
      </w:pPr>
      <w:r>
        <w:t>MessageClass</w:t>
      </w:r>
      <w:r>
        <w:tab/>
      </w:r>
      <w:r>
        <w:tab/>
        <w:t>::= ENUMERATED</w:t>
      </w:r>
    </w:p>
    <w:p w14:paraId="7428A0CB" w14:textId="77777777" w:rsidR="00CA5996" w:rsidRDefault="00CA5996" w:rsidP="00CA5996">
      <w:pPr>
        <w:pStyle w:val="PL"/>
      </w:pPr>
      <w:r>
        <w:t>{</w:t>
      </w:r>
    </w:p>
    <w:p w14:paraId="55AD8248" w14:textId="77777777" w:rsidR="00CA5996" w:rsidRDefault="00CA5996" w:rsidP="00CA5996">
      <w:pPr>
        <w:pStyle w:val="PL"/>
      </w:pPr>
      <w:r>
        <w:tab/>
        <w:t>personal</w:t>
      </w:r>
      <w:r>
        <w:tab/>
      </w:r>
      <w:r>
        <w:tab/>
      </w:r>
      <w:r>
        <w:tab/>
        <w:t xml:space="preserve">(0), </w:t>
      </w:r>
    </w:p>
    <w:p w14:paraId="7C6BEBC7" w14:textId="77777777" w:rsidR="00CA5996" w:rsidRDefault="00CA5996" w:rsidP="00CA5996">
      <w:pPr>
        <w:pStyle w:val="PL"/>
      </w:pPr>
      <w:r>
        <w:tab/>
        <w:t>advertisement</w:t>
      </w:r>
      <w:r>
        <w:tab/>
      </w:r>
      <w:r>
        <w:tab/>
        <w:t xml:space="preserve">(1), </w:t>
      </w:r>
    </w:p>
    <w:p w14:paraId="53413983" w14:textId="77777777" w:rsidR="00CA5996" w:rsidRDefault="00CA5996" w:rsidP="00CA5996">
      <w:pPr>
        <w:pStyle w:val="PL"/>
      </w:pPr>
      <w:r>
        <w:tab/>
        <w:t>information-service</w:t>
      </w:r>
      <w:r>
        <w:tab/>
        <w:t>(2),</w:t>
      </w:r>
    </w:p>
    <w:p w14:paraId="08483920" w14:textId="77777777" w:rsidR="00CA5996" w:rsidRDefault="00CA5996" w:rsidP="00CA5996">
      <w:pPr>
        <w:pStyle w:val="PL"/>
      </w:pPr>
      <w:r>
        <w:tab/>
        <w:t>auto</w:t>
      </w:r>
      <w:r>
        <w:tab/>
      </w:r>
      <w:r>
        <w:tab/>
      </w:r>
      <w:r>
        <w:tab/>
      </w:r>
      <w:r>
        <w:tab/>
        <w:t>(3)</w:t>
      </w:r>
    </w:p>
    <w:p w14:paraId="55C42EA1" w14:textId="77777777" w:rsidR="00CA5996" w:rsidRDefault="00CA5996" w:rsidP="00CA5996">
      <w:pPr>
        <w:pStyle w:val="PL"/>
      </w:pPr>
      <w:r>
        <w:t>}</w:t>
      </w:r>
    </w:p>
    <w:p w14:paraId="623DC48E" w14:textId="77777777" w:rsidR="00CA5996" w:rsidRDefault="00CA5996" w:rsidP="00CA5996">
      <w:pPr>
        <w:pStyle w:val="PL"/>
      </w:pPr>
    </w:p>
    <w:p w14:paraId="76AA7544" w14:textId="77777777" w:rsidR="00CA5996" w:rsidRDefault="00CA5996" w:rsidP="00CA5996">
      <w:pPr>
        <w:pStyle w:val="PL"/>
      </w:pPr>
      <w:r>
        <w:t>MessageReference</w:t>
      </w:r>
      <w:r>
        <w:tab/>
      </w:r>
      <w:r>
        <w:tab/>
        <w:t>::= OCTET STRING</w:t>
      </w:r>
    </w:p>
    <w:p w14:paraId="0461B14F" w14:textId="77777777" w:rsidR="00CA5996" w:rsidRDefault="00CA5996" w:rsidP="00CA5996">
      <w:pPr>
        <w:pStyle w:val="PL"/>
      </w:pPr>
      <w:r>
        <w:t>--</w:t>
      </w:r>
    </w:p>
    <w:p w14:paraId="32DBE410" w14:textId="77777777" w:rsidR="00CA5996" w:rsidRDefault="00CA5996" w:rsidP="00CA5996">
      <w:pPr>
        <w:pStyle w:val="PL"/>
      </w:pPr>
      <w:r>
        <w:t xml:space="preserve">-- </w:t>
      </w:r>
      <w:r>
        <w:rPr>
          <w:lang w:val="en-US"/>
        </w:rPr>
        <w:t>The default value shall be one octet set to 0</w:t>
      </w:r>
    </w:p>
    <w:p w14:paraId="38C914C7" w14:textId="77777777" w:rsidR="00CA5996" w:rsidRDefault="00CA5996" w:rsidP="00CA5996">
      <w:pPr>
        <w:pStyle w:val="PL"/>
      </w:pPr>
      <w:r>
        <w:t>--</w:t>
      </w:r>
    </w:p>
    <w:p w14:paraId="152EDD67" w14:textId="77777777" w:rsidR="00CA5996" w:rsidRDefault="00CA5996" w:rsidP="00CA5996">
      <w:pPr>
        <w:pStyle w:val="PL"/>
      </w:pPr>
    </w:p>
    <w:p w14:paraId="41F07A5B" w14:textId="77777777" w:rsidR="00CA5996" w:rsidRDefault="00CA5996" w:rsidP="00CA5996">
      <w:pPr>
        <w:pStyle w:val="PL"/>
      </w:pPr>
      <w:r>
        <w:t>MSCAddress</w:t>
      </w:r>
      <w:r>
        <w:tab/>
      </w:r>
      <w:r>
        <w:tab/>
        <w:t>::= AddressString</w:t>
      </w:r>
    </w:p>
    <w:p w14:paraId="4192C8E7" w14:textId="77777777" w:rsidR="00CA5996" w:rsidRDefault="00CA5996" w:rsidP="00CA5996">
      <w:pPr>
        <w:pStyle w:val="PL"/>
      </w:pPr>
    </w:p>
    <w:p w14:paraId="37322993" w14:textId="77777777" w:rsidR="00CA5996" w:rsidRDefault="00CA5996" w:rsidP="00CA5996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1A71B636" w14:textId="77777777" w:rsidR="00CA5996" w:rsidRDefault="00CA5996" w:rsidP="00CA5996">
      <w:pPr>
        <w:pStyle w:val="PL"/>
      </w:pPr>
      <w:r>
        <w:t>--</w:t>
      </w:r>
    </w:p>
    <w:p w14:paraId="1767E5E0" w14:textId="77777777" w:rsidR="00CA5996" w:rsidRDefault="00CA5996" w:rsidP="00CA5996">
      <w:pPr>
        <w:pStyle w:val="PL"/>
      </w:pPr>
      <w:r>
        <w:t>-- See TS 23.003 [200]</w:t>
      </w:r>
    </w:p>
    <w:p w14:paraId="07EA74F5" w14:textId="77777777" w:rsidR="00CA5996" w:rsidRDefault="00CA5996" w:rsidP="00CA5996">
      <w:pPr>
        <w:pStyle w:val="PL"/>
      </w:pPr>
      <w:r>
        <w:t>--</w:t>
      </w:r>
    </w:p>
    <w:p w14:paraId="48957F6B" w14:textId="77777777" w:rsidR="00CA5996" w:rsidRDefault="00CA5996" w:rsidP="00CA5996">
      <w:pPr>
        <w:pStyle w:val="PL"/>
      </w:pPr>
    </w:p>
    <w:p w14:paraId="2A46105A" w14:textId="77777777" w:rsidR="00CA5996" w:rsidRDefault="00CA5996" w:rsidP="00CA5996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5CEE166C" w14:textId="77777777" w:rsidR="00CA5996" w:rsidRDefault="00CA5996" w:rsidP="00CA5996">
      <w:pPr>
        <w:pStyle w:val="PL"/>
      </w:pPr>
      <w:r>
        <w:t xml:space="preserve">-- </w:t>
      </w:r>
    </w:p>
    <w:p w14:paraId="34DF233F" w14:textId="77777777" w:rsidR="00CA5996" w:rsidRDefault="00CA5996" w:rsidP="00CA5996">
      <w:pPr>
        <w:pStyle w:val="PL"/>
      </w:pPr>
      <w:r>
        <w:t>-- See TS 23.003 [200]</w:t>
      </w:r>
    </w:p>
    <w:p w14:paraId="6F5804F2" w14:textId="77777777" w:rsidR="00CA5996" w:rsidRDefault="00CA5996" w:rsidP="00CA5996">
      <w:pPr>
        <w:pStyle w:val="PL"/>
      </w:pPr>
      <w:r>
        <w:t>--</w:t>
      </w:r>
    </w:p>
    <w:p w14:paraId="1EC2A8AF" w14:textId="77777777" w:rsidR="00CA5996" w:rsidRDefault="00CA5996" w:rsidP="00CA5996">
      <w:pPr>
        <w:pStyle w:val="PL"/>
      </w:pPr>
    </w:p>
    <w:p w14:paraId="2CCE034A" w14:textId="77777777" w:rsidR="00CA5996" w:rsidRDefault="00CA5996" w:rsidP="00CA5996">
      <w:pPr>
        <w:pStyle w:val="PL"/>
      </w:pPr>
      <w:r>
        <w:t>MSTimeZone</w:t>
      </w:r>
      <w:r>
        <w:tab/>
        <w:t>::= OCTET STRING (SIZE (2))</w:t>
      </w:r>
    </w:p>
    <w:p w14:paraId="7660ECD2" w14:textId="77777777" w:rsidR="00CA5996" w:rsidRDefault="00CA5996" w:rsidP="00CA5996">
      <w:pPr>
        <w:pStyle w:val="PL"/>
      </w:pPr>
      <w:r>
        <w:t>--</w:t>
      </w:r>
    </w:p>
    <w:p w14:paraId="7F6A244E" w14:textId="77777777" w:rsidR="00CA5996" w:rsidRDefault="00CA5996" w:rsidP="00CA5996">
      <w:pPr>
        <w:pStyle w:val="PL"/>
      </w:pPr>
      <w:r>
        <w:lastRenderedPageBreak/>
        <w:t>-- 1. Octet: Time Zone and 2. Octet: Daylight saving time, see TS 29.060 [215]</w:t>
      </w:r>
    </w:p>
    <w:p w14:paraId="25FFB375" w14:textId="77777777" w:rsidR="00CA5996" w:rsidRDefault="00CA5996" w:rsidP="00CA5996">
      <w:pPr>
        <w:pStyle w:val="PL"/>
      </w:pPr>
      <w:r>
        <w:t>--</w:t>
      </w:r>
    </w:p>
    <w:p w14:paraId="5D94515D" w14:textId="77777777" w:rsidR="00CA5996" w:rsidRDefault="00CA5996" w:rsidP="00CA5996">
      <w:pPr>
        <w:pStyle w:val="PL"/>
      </w:pPr>
    </w:p>
    <w:p w14:paraId="1E025007" w14:textId="77777777" w:rsidR="00CA5996" w:rsidRDefault="00CA5996" w:rsidP="00CA5996">
      <w:pPr>
        <w:pStyle w:val="PL"/>
      </w:pPr>
      <w:r>
        <w:t>NodeID</w:t>
      </w:r>
      <w:r>
        <w:tab/>
      </w:r>
      <w:r>
        <w:tab/>
        <w:t>::= IA5String (SIZE(1..20))</w:t>
      </w:r>
    </w:p>
    <w:p w14:paraId="59C4DDF4" w14:textId="77777777" w:rsidR="00CA5996" w:rsidRDefault="00CA5996" w:rsidP="00CA5996">
      <w:pPr>
        <w:pStyle w:val="PL"/>
      </w:pPr>
    </w:p>
    <w:p w14:paraId="7083C96E" w14:textId="77777777" w:rsidR="00CA5996" w:rsidRDefault="00CA5996" w:rsidP="00CA5996">
      <w:pPr>
        <w:pStyle w:val="PL"/>
      </w:pPr>
      <w:r>
        <w:t xml:space="preserve">NodeAddress ::= CHOICE </w:t>
      </w:r>
    </w:p>
    <w:p w14:paraId="0AD38177" w14:textId="77777777" w:rsidR="00CA5996" w:rsidRDefault="00CA5996" w:rsidP="00CA5996">
      <w:pPr>
        <w:pStyle w:val="PL"/>
      </w:pPr>
      <w:r>
        <w:t>{</w:t>
      </w:r>
    </w:p>
    <w:p w14:paraId="6F1A797C" w14:textId="77777777" w:rsidR="00CA5996" w:rsidRDefault="00CA5996" w:rsidP="00CA5996">
      <w:pPr>
        <w:pStyle w:val="PL"/>
      </w:pPr>
      <w:r>
        <w:tab/>
        <w:t xml:space="preserve">iPAddress </w:t>
      </w:r>
      <w:r>
        <w:tab/>
        <w:t>[0] IPAddress,</w:t>
      </w:r>
    </w:p>
    <w:p w14:paraId="65B38048" w14:textId="77777777" w:rsidR="00CA5996" w:rsidRDefault="00CA5996" w:rsidP="00CA5996">
      <w:pPr>
        <w:pStyle w:val="PL"/>
      </w:pPr>
      <w:r>
        <w:tab/>
        <w:t>domainName</w:t>
      </w:r>
      <w:r>
        <w:tab/>
        <w:t>[1] GraphicString</w:t>
      </w:r>
    </w:p>
    <w:p w14:paraId="324D3C46" w14:textId="77777777" w:rsidR="00CA5996" w:rsidRDefault="00CA5996" w:rsidP="00CA5996">
      <w:pPr>
        <w:pStyle w:val="PL"/>
      </w:pPr>
      <w:r>
        <w:t>}</w:t>
      </w:r>
    </w:p>
    <w:p w14:paraId="580E1568" w14:textId="77777777" w:rsidR="00CA5996" w:rsidRDefault="00CA5996" w:rsidP="00CA5996">
      <w:pPr>
        <w:pStyle w:val="PL"/>
      </w:pPr>
    </w:p>
    <w:p w14:paraId="2F5817AA" w14:textId="77777777" w:rsidR="00CA5996" w:rsidRDefault="00CA5996" w:rsidP="00CA5996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6190A946" w14:textId="77777777" w:rsidR="00CA5996" w:rsidRDefault="00CA5996" w:rsidP="00CA5996">
      <w:pPr>
        <w:pStyle w:val="PL"/>
      </w:pPr>
      <w:r>
        <w:t>--</w:t>
      </w:r>
    </w:p>
    <w:p w14:paraId="05BADE71" w14:textId="77777777" w:rsidR="00CA5996" w:rsidRDefault="00CA5996" w:rsidP="00CA5996">
      <w:pPr>
        <w:pStyle w:val="PL"/>
      </w:pPr>
      <w:r>
        <w:t>-- This is an integer indicating the length of the PDP/PDN IPv6 address prefix</w:t>
      </w:r>
    </w:p>
    <w:p w14:paraId="6CF439C3" w14:textId="77777777" w:rsidR="00CA5996" w:rsidRDefault="00CA5996" w:rsidP="00CA5996">
      <w:pPr>
        <w:pStyle w:val="PL"/>
      </w:pPr>
      <w:r>
        <w:t>-- and the default value is 64 bits.</w:t>
      </w:r>
    </w:p>
    <w:p w14:paraId="7058EE30" w14:textId="77777777" w:rsidR="00CA5996" w:rsidRDefault="00CA5996" w:rsidP="00CA5996">
      <w:pPr>
        <w:pStyle w:val="PL"/>
      </w:pPr>
      <w:r>
        <w:t>--</w:t>
      </w:r>
    </w:p>
    <w:p w14:paraId="1EB6AD7D" w14:textId="77777777" w:rsidR="00CA5996" w:rsidRDefault="00CA5996" w:rsidP="00CA5996">
      <w:pPr>
        <w:pStyle w:val="PL"/>
      </w:pPr>
    </w:p>
    <w:p w14:paraId="612A463C" w14:textId="77777777" w:rsidR="00CA5996" w:rsidRDefault="00CA5996" w:rsidP="00CA5996">
      <w:pPr>
        <w:pStyle w:val="PL"/>
      </w:pPr>
      <w:r>
        <w:t>PDPAddress</w:t>
      </w:r>
      <w:r>
        <w:tab/>
      </w:r>
      <w:r>
        <w:tab/>
        <w:t>::= CHOICE</w:t>
      </w:r>
    </w:p>
    <w:p w14:paraId="2DD563FC" w14:textId="77777777" w:rsidR="00CA5996" w:rsidRDefault="00CA5996" w:rsidP="00CA5996">
      <w:pPr>
        <w:pStyle w:val="PL"/>
      </w:pPr>
      <w:r>
        <w:t>{</w:t>
      </w:r>
    </w:p>
    <w:p w14:paraId="6E697B82" w14:textId="77777777" w:rsidR="00CA5996" w:rsidRDefault="00CA5996" w:rsidP="00CA5996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5FB41692" w14:textId="77777777" w:rsidR="00CA5996" w:rsidRDefault="00CA5996" w:rsidP="00CA5996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1AD2D20E" w14:textId="77777777" w:rsidR="00CA5996" w:rsidRDefault="00CA5996" w:rsidP="00CA5996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24D135F5" w14:textId="77777777" w:rsidR="00CA5996" w:rsidRDefault="00CA5996" w:rsidP="00CA5996">
      <w:pPr>
        <w:pStyle w:val="PL"/>
      </w:pPr>
      <w:r>
        <w:t>}</w:t>
      </w:r>
    </w:p>
    <w:p w14:paraId="090FCDCD" w14:textId="77777777" w:rsidR="00CA5996" w:rsidRDefault="00CA5996" w:rsidP="00CA5996">
      <w:pPr>
        <w:pStyle w:val="PL"/>
      </w:pPr>
    </w:p>
    <w:p w14:paraId="3E56E420" w14:textId="77777777" w:rsidR="00CA5996" w:rsidRDefault="00CA5996" w:rsidP="00CA5996">
      <w:pPr>
        <w:pStyle w:val="PL"/>
      </w:pPr>
      <w:r>
        <w:t>PLMN-Id</w:t>
      </w:r>
      <w:r>
        <w:tab/>
      </w:r>
      <w:r>
        <w:tab/>
        <w:t>::= OCTET STRING (SIZE (3))</w:t>
      </w:r>
    </w:p>
    <w:p w14:paraId="267A7160" w14:textId="77777777" w:rsidR="00CA5996" w:rsidRDefault="00CA5996" w:rsidP="00CA5996">
      <w:pPr>
        <w:pStyle w:val="PL"/>
      </w:pPr>
      <w:r>
        <w:t>--</w:t>
      </w:r>
    </w:p>
    <w:p w14:paraId="425C29DF" w14:textId="77777777" w:rsidR="00CA5996" w:rsidRDefault="00CA5996" w:rsidP="00CA5996">
      <w:pPr>
        <w:pStyle w:val="PL"/>
      </w:pPr>
      <w:r>
        <w:t>-- This is in the same format as octets 2, 3 and 4 of the Routing Area Identity (RAI) IE specified</w:t>
      </w:r>
    </w:p>
    <w:p w14:paraId="64BF1A1D" w14:textId="77777777" w:rsidR="00CA5996" w:rsidRDefault="00CA5996" w:rsidP="00CA5996">
      <w:pPr>
        <w:pStyle w:val="PL"/>
      </w:pPr>
      <w:r>
        <w:t>-- in TS 29.060 [215]</w:t>
      </w:r>
    </w:p>
    <w:p w14:paraId="1259BD07" w14:textId="77777777" w:rsidR="00CA5996" w:rsidRDefault="00CA5996" w:rsidP="00CA5996">
      <w:pPr>
        <w:pStyle w:val="PL"/>
      </w:pPr>
      <w:r>
        <w:t>--</w:t>
      </w:r>
    </w:p>
    <w:p w14:paraId="17B57E00" w14:textId="77777777" w:rsidR="00CA5996" w:rsidRDefault="00CA5996" w:rsidP="00CA5996">
      <w:pPr>
        <w:pStyle w:val="PL"/>
      </w:pPr>
    </w:p>
    <w:p w14:paraId="28AF9247" w14:textId="77777777" w:rsidR="00CA5996" w:rsidRDefault="00CA5996" w:rsidP="00CA5996">
      <w:pPr>
        <w:pStyle w:val="PL"/>
      </w:pPr>
      <w:r>
        <w:t>PositioningData</w:t>
      </w:r>
      <w:r>
        <w:tab/>
        <w:t>::= OCTET STRING (SIZE(1..33))</w:t>
      </w:r>
    </w:p>
    <w:p w14:paraId="728B842F" w14:textId="77777777" w:rsidR="00CA5996" w:rsidRDefault="00CA5996" w:rsidP="00CA5996">
      <w:pPr>
        <w:pStyle w:val="PL"/>
      </w:pPr>
      <w:r>
        <w:t>--</w:t>
      </w:r>
    </w:p>
    <w:p w14:paraId="6D5AE978" w14:textId="77777777" w:rsidR="00CA5996" w:rsidRDefault="00CA5996" w:rsidP="00CA5996">
      <w:pPr>
        <w:pStyle w:val="PL"/>
      </w:pPr>
      <w:r>
        <w:t>-- See Positioning Data IE (octet 3..n), TS 49.031 [227]</w:t>
      </w:r>
    </w:p>
    <w:p w14:paraId="53BB9E19" w14:textId="77777777" w:rsidR="00CA5996" w:rsidRDefault="00CA5996" w:rsidP="00CA5996">
      <w:pPr>
        <w:pStyle w:val="PL"/>
      </w:pPr>
      <w:r>
        <w:t>--</w:t>
      </w:r>
    </w:p>
    <w:p w14:paraId="5FAD0883" w14:textId="77777777" w:rsidR="00CA5996" w:rsidRDefault="00CA5996" w:rsidP="00CA5996">
      <w:pPr>
        <w:pStyle w:val="PL"/>
      </w:pPr>
    </w:p>
    <w:p w14:paraId="0C2C64DB" w14:textId="77777777" w:rsidR="00CA5996" w:rsidRDefault="00CA5996" w:rsidP="00CA5996">
      <w:pPr>
        <w:pStyle w:val="PL"/>
      </w:pPr>
      <w:r>
        <w:t>PriorityType</w:t>
      </w:r>
      <w:r>
        <w:tab/>
        <w:t>::= ENUMERATED</w:t>
      </w:r>
    </w:p>
    <w:p w14:paraId="1E25E22E" w14:textId="77777777" w:rsidR="00CA5996" w:rsidRDefault="00CA5996" w:rsidP="00CA5996">
      <w:pPr>
        <w:pStyle w:val="PL"/>
      </w:pPr>
      <w:r>
        <w:t>{</w:t>
      </w:r>
    </w:p>
    <w:p w14:paraId="2E62B02A" w14:textId="77777777" w:rsidR="00CA5996" w:rsidRDefault="00CA5996" w:rsidP="00CA5996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1B0D109B" w14:textId="77777777" w:rsidR="00CA5996" w:rsidRDefault="00CA5996" w:rsidP="00CA5996">
      <w:pPr>
        <w:pStyle w:val="PL"/>
      </w:pPr>
      <w:r>
        <w:tab/>
        <w:t>normal</w:t>
      </w:r>
      <w:r>
        <w:tab/>
      </w:r>
      <w:r>
        <w:tab/>
        <w:t>(1),</w:t>
      </w:r>
    </w:p>
    <w:p w14:paraId="5F42B983" w14:textId="77777777" w:rsidR="00CA5996" w:rsidRDefault="00CA5996" w:rsidP="00CA5996">
      <w:pPr>
        <w:pStyle w:val="PL"/>
      </w:pPr>
      <w:r>
        <w:tab/>
        <w:t>high</w:t>
      </w:r>
      <w:r>
        <w:tab/>
      </w:r>
      <w:r>
        <w:tab/>
        <w:t>(2)</w:t>
      </w:r>
    </w:p>
    <w:p w14:paraId="1DD3C111" w14:textId="77777777" w:rsidR="00CA5996" w:rsidRDefault="00CA5996" w:rsidP="00CA5996">
      <w:pPr>
        <w:pStyle w:val="PL"/>
      </w:pPr>
      <w:r>
        <w:t>}</w:t>
      </w:r>
    </w:p>
    <w:p w14:paraId="5FA260EC" w14:textId="77777777" w:rsidR="00CA5996" w:rsidRDefault="00CA5996" w:rsidP="00CA5996">
      <w:pPr>
        <w:pStyle w:val="PL"/>
      </w:pPr>
    </w:p>
    <w:p w14:paraId="736D1CF7" w14:textId="77777777" w:rsidR="00CA5996" w:rsidRDefault="00CA5996" w:rsidP="00CA5996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3BFD2AC3" w14:textId="77777777" w:rsidR="00CA5996" w:rsidRDefault="00CA5996" w:rsidP="00CA5996">
      <w:pPr>
        <w:pStyle w:val="PL"/>
      </w:pPr>
      <w:r>
        <w:t>-- This octet string is a 1:1 copy of the contents (i.e. starting with octet 5)</w:t>
      </w:r>
    </w:p>
    <w:p w14:paraId="7A5E5E91" w14:textId="77777777" w:rsidR="00CA5996" w:rsidRDefault="00CA5996" w:rsidP="00CA5996">
      <w:pPr>
        <w:pStyle w:val="PL"/>
      </w:pPr>
      <w:r>
        <w:t>-- of the "RAN/NAS Cause" information element specified in TS 29.274 [223].</w:t>
      </w:r>
    </w:p>
    <w:p w14:paraId="115ED7D1" w14:textId="77777777" w:rsidR="00CA5996" w:rsidRDefault="00CA5996" w:rsidP="00CA5996">
      <w:pPr>
        <w:pStyle w:val="PL"/>
      </w:pPr>
    </w:p>
    <w:p w14:paraId="7E8A1934" w14:textId="77777777" w:rsidR="00CA5996" w:rsidRDefault="00CA5996" w:rsidP="00CA5996">
      <w:pPr>
        <w:pStyle w:val="PL"/>
      </w:pPr>
      <w:r>
        <w:t>RATType</w:t>
      </w:r>
      <w:r>
        <w:tab/>
      </w:r>
      <w:r>
        <w:tab/>
        <w:t>::= INTEGER (0..255)</w:t>
      </w:r>
    </w:p>
    <w:p w14:paraId="12F5ED82" w14:textId="77777777" w:rsidR="00CA5996" w:rsidRDefault="00CA5996" w:rsidP="00CA5996">
      <w:pPr>
        <w:pStyle w:val="PL"/>
      </w:pPr>
      <w:r>
        <w:t>--</w:t>
      </w:r>
    </w:p>
    <w:p w14:paraId="7FA55363" w14:textId="77777777" w:rsidR="00CA5996" w:rsidRDefault="00CA5996" w:rsidP="00CA5996">
      <w:pPr>
        <w:pStyle w:val="PL"/>
      </w:pPr>
      <w:r>
        <w:t>--This integer is 1:1 copy of the RAT type value as defined in TS 29.061 [215].</w:t>
      </w:r>
    </w:p>
    <w:p w14:paraId="047D01E4" w14:textId="77777777" w:rsidR="00CA5996" w:rsidRDefault="00CA5996" w:rsidP="00CA5996">
      <w:pPr>
        <w:pStyle w:val="PL"/>
      </w:pPr>
      <w:r>
        <w:t>--</w:t>
      </w:r>
    </w:p>
    <w:p w14:paraId="4ABE444C" w14:textId="77777777" w:rsidR="00CA5996" w:rsidRDefault="00CA5996" w:rsidP="00CA5996">
      <w:pPr>
        <w:pStyle w:val="PL"/>
      </w:pPr>
    </w:p>
    <w:p w14:paraId="004EE17E" w14:textId="77777777" w:rsidR="00CA5996" w:rsidRDefault="00CA5996" w:rsidP="00CA5996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6D2D55FE" w14:textId="77777777" w:rsidR="00CA5996" w:rsidRDefault="00CA5996" w:rsidP="00CA5996">
      <w:pPr>
        <w:pStyle w:val="PL"/>
      </w:pPr>
    </w:p>
    <w:p w14:paraId="7F48EC74" w14:textId="77777777" w:rsidR="00CA5996" w:rsidRDefault="00CA5996" w:rsidP="00CA5996">
      <w:pPr>
        <w:pStyle w:val="PL"/>
      </w:pPr>
      <w:r>
        <w:t xml:space="preserve">RecordType </w:t>
      </w:r>
      <w:r>
        <w:tab/>
        <w:t xml:space="preserve">::= INTEGER </w:t>
      </w:r>
    </w:p>
    <w:p w14:paraId="2BA41E0B" w14:textId="77777777" w:rsidR="00CA5996" w:rsidRDefault="00CA5996" w:rsidP="00CA5996">
      <w:pPr>
        <w:pStyle w:val="PL"/>
      </w:pPr>
      <w:r>
        <w:t xml:space="preserve">-- </w:t>
      </w:r>
    </w:p>
    <w:p w14:paraId="5221683B" w14:textId="77777777" w:rsidR="00CA5996" w:rsidRDefault="00CA5996" w:rsidP="00CA5996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66A89046" w14:textId="77777777" w:rsidR="00CA5996" w:rsidRDefault="00CA5996" w:rsidP="00CA5996">
      <w:pPr>
        <w:pStyle w:val="PL"/>
      </w:pPr>
      <w:r>
        <w:t>--</w:t>
      </w:r>
    </w:p>
    <w:p w14:paraId="6BB3BC65" w14:textId="77777777" w:rsidR="00CA5996" w:rsidRDefault="00CA5996" w:rsidP="00CA5996">
      <w:pPr>
        <w:pStyle w:val="PL"/>
      </w:pPr>
      <w:r>
        <w:t>{</w:t>
      </w:r>
    </w:p>
    <w:p w14:paraId="694F6F44" w14:textId="77777777" w:rsidR="00CA5996" w:rsidRDefault="00CA5996" w:rsidP="00CA5996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276C7838" w14:textId="77777777" w:rsidR="00CA5996" w:rsidRDefault="00CA5996" w:rsidP="00CA5996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074CC122" w14:textId="77777777" w:rsidR="00CA5996" w:rsidRDefault="00CA5996" w:rsidP="00CA5996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2699DF17" w14:textId="77777777" w:rsidR="00CA5996" w:rsidRDefault="00CA5996" w:rsidP="00CA5996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78102F7F" w14:textId="77777777" w:rsidR="00CA5996" w:rsidRDefault="00CA5996" w:rsidP="00CA5996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1FFB198B" w14:textId="77777777" w:rsidR="00CA5996" w:rsidRDefault="00CA5996" w:rsidP="00CA5996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7F0FAD74" w14:textId="77777777" w:rsidR="00CA5996" w:rsidRDefault="00CA5996" w:rsidP="00CA5996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177E31AE" w14:textId="77777777" w:rsidR="00CA5996" w:rsidRDefault="00CA5996" w:rsidP="00CA5996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5F44A179" w14:textId="77777777" w:rsidR="00CA5996" w:rsidRDefault="00CA5996" w:rsidP="00CA5996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66F380D0" w14:textId="77777777" w:rsidR="00CA5996" w:rsidRDefault="00CA5996" w:rsidP="00CA5996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26A18DF2" w14:textId="77777777" w:rsidR="00CA5996" w:rsidRDefault="00CA5996" w:rsidP="00CA5996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1ECF4359" w14:textId="77777777" w:rsidR="00CA5996" w:rsidRDefault="00CA5996" w:rsidP="00CA5996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10577D49" w14:textId="77777777" w:rsidR="00CA5996" w:rsidRDefault="00CA5996" w:rsidP="00CA5996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076E05BB" w14:textId="77777777" w:rsidR="00CA5996" w:rsidRDefault="00CA5996" w:rsidP="00CA5996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22DE90DB" w14:textId="77777777" w:rsidR="00CA5996" w:rsidRDefault="00CA5996" w:rsidP="00CA5996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4F67E4B2" w14:textId="77777777" w:rsidR="00CA5996" w:rsidRDefault="00CA5996" w:rsidP="00CA5996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5FBD50E9" w14:textId="77777777" w:rsidR="00CA5996" w:rsidRDefault="00CA5996" w:rsidP="00CA5996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7CD5E916" w14:textId="77777777" w:rsidR="00CA5996" w:rsidRDefault="00CA5996" w:rsidP="00CA5996">
      <w:pPr>
        <w:pStyle w:val="PL"/>
      </w:pPr>
      <w:r>
        <w:tab/>
        <w:t>termCAMELRecord</w:t>
      </w:r>
      <w:r>
        <w:tab/>
      </w:r>
      <w:r>
        <w:tab/>
      </w:r>
      <w:r>
        <w:tab/>
        <w:t>(17),</w:t>
      </w:r>
    </w:p>
    <w:p w14:paraId="355BE728" w14:textId="77777777" w:rsidR="00CA5996" w:rsidRDefault="00CA5996" w:rsidP="00CA5996">
      <w:pPr>
        <w:pStyle w:val="PL"/>
      </w:pPr>
      <w:r>
        <w:t>--</w:t>
      </w:r>
    </w:p>
    <w:p w14:paraId="21BFAE3E" w14:textId="77777777" w:rsidR="00CA5996" w:rsidRDefault="00CA5996" w:rsidP="00CA5996">
      <w:pPr>
        <w:pStyle w:val="PL"/>
      </w:pPr>
      <w:r>
        <w:t>--</w:t>
      </w:r>
      <w:r>
        <w:tab/>
        <w:t>Record values 18..22 are GPRS specific. The contents are defined in TS 32.251 [11]</w:t>
      </w:r>
    </w:p>
    <w:p w14:paraId="518C49A7" w14:textId="77777777" w:rsidR="00CA5996" w:rsidRDefault="00CA5996" w:rsidP="00CA5996">
      <w:pPr>
        <w:pStyle w:val="PL"/>
      </w:pPr>
      <w:r>
        <w:lastRenderedPageBreak/>
        <w:t>--</w:t>
      </w:r>
    </w:p>
    <w:p w14:paraId="0DF2704D" w14:textId="77777777" w:rsidR="00CA5996" w:rsidRDefault="00CA5996" w:rsidP="00CA5996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28CAEB47" w14:textId="77777777" w:rsidR="00CA5996" w:rsidRDefault="00CA5996" w:rsidP="00CA5996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0BB0CA34" w14:textId="77777777" w:rsidR="00CA5996" w:rsidRDefault="00CA5996" w:rsidP="00CA5996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1849E457" w14:textId="77777777" w:rsidR="00CA5996" w:rsidRDefault="00CA5996" w:rsidP="00CA5996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65C9A0F7" w14:textId="77777777" w:rsidR="00CA5996" w:rsidRDefault="00CA5996" w:rsidP="00CA5996">
      <w:pPr>
        <w:pStyle w:val="PL"/>
      </w:pPr>
      <w:r>
        <w:t xml:space="preserve">-- </w:t>
      </w:r>
    </w:p>
    <w:p w14:paraId="033108E3" w14:textId="77777777" w:rsidR="00CA5996" w:rsidRDefault="00CA5996" w:rsidP="00CA5996">
      <w:pPr>
        <w:pStyle w:val="PL"/>
      </w:pPr>
      <w:r>
        <w:t>--  Record values 23..25 are CS-LCS specific. The contents are defined in TS 32.250 [10]</w:t>
      </w:r>
    </w:p>
    <w:p w14:paraId="0B2EA830" w14:textId="77777777" w:rsidR="00CA5996" w:rsidRDefault="00CA5996" w:rsidP="00CA5996">
      <w:pPr>
        <w:pStyle w:val="PL"/>
      </w:pPr>
      <w:r>
        <w:t>--</w:t>
      </w:r>
    </w:p>
    <w:p w14:paraId="17F6E400" w14:textId="77777777" w:rsidR="00CA5996" w:rsidRDefault="00CA5996" w:rsidP="00CA5996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7595A50F" w14:textId="77777777" w:rsidR="00CA5996" w:rsidRDefault="00CA5996" w:rsidP="00CA5996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08EA35F0" w14:textId="77777777" w:rsidR="00CA5996" w:rsidRDefault="00CA5996" w:rsidP="00CA5996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1C23EF43" w14:textId="77777777" w:rsidR="00CA5996" w:rsidRDefault="00CA5996" w:rsidP="00CA5996">
      <w:pPr>
        <w:pStyle w:val="PL"/>
      </w:pPr>
      <w:r>
        <w:t xml:space="preserve">-- </w:t>
      </w:r>
    </w:p>
    <w:p w14:paraId="299EA439" w14:textId="77777777" w:rsidR="00CA5996" w:rsidRDefault="00CA5996" w:rsidP="00CA5996">
      <w:pPr>
        <w:pStyle w:val="PL"/>
      </w:pPr>
      <w:r>
        <w:t>--  Record values 26..28 are GPRS-LCS specific. The contents are defined in TS 32.251 [11]</w:t>
      </w:r>
    </w:p>
    <w:p w14:paraId="460EF21A" w14:textId="77777777" w:rsidR="00CA5996" w:rsidRDefault="00CA5996" w:rsidP="00CA5996">
      <w:pPr>
        <w:pStyle w:val="PL"/>
      </w:pPr>
      <w:r>
        <w:t>--</w:t>
      </w:r>
    </w:p>
    <w:p w14:paraId="466AAFA7" w14:textId="77777777" w:rsidR="00CA5996" w:rsidRDefault="00CA5996" w:rsidP="00CA5996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05E17C34" w14:textId="77777777" w:rsidR="00CA5996" w:rsidRDefault="00CA5996" w:rsidP="00CA5996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366684E6" w14:textId="77777777" w:rsidR="00CA5996" w:rsidRDefault="00CA5996" w:rsidP="00CA5996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16053344" w14:textId="77777777" w:rsidR="00CA5996" w:rsidRDefault="00CA5996" w:rsidP="00CA5996">
      <w:pPr>
        <w:pStyle w:val="PL"/>
      </w:pPr>
      <w:r>
        <w:t>--</w:t>
      </w:r>
    </w:p>
    <w:p w14:paraId="608C64A9" w14:textId="77777777" w:rsidR="00CA5996" w:rsidRDefault="00CA5996" w:rsidP="00CA5996">
      <w:pPr>
        <w:pStyle w:val="PL"/>
      </w:pPr>
      <w:r>
        <w:t>--  Record values 30..62 are MMS specific. The contents are defined in TS 32.270 [30]</w:t>
      </w:r>
    </w:p>
    <w:p w14:paraId="04FE80A3" w14:textId="77777777" w:rsidR="00CA5996" w:rsidRDefault="00CA5996" w:rsidP="00CA5996">
      <w:pPr>
        <w:pStyle w:val="PL"/>
      </w:pPr>
      <w:r>
        <w:t>--</w:t>
      </w:r>
    </w:p>
    <w:p w14:paraId="3299AD81" w14:textId="77777777" w:rsidR="00CA5996" w:rsidRDefault="00CA5996" w:rsidP="00CA5996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4CA201DC" w14:textId="77777777" w:rsidR="00CA5996" w:rsidRDefault="00CA5996" w:rsidP="00CA5996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7E2E2025" w14:textId="77777777" w:rsidR="00CA5996" w:rsidRDefault="00CA5996" w:rsidP="00CA5996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4A9439BB" w14:textId="77777777" w:rsidR="00CA5996" w:rsidRDefault="00CA5996" w:rsidP="00CA5996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33779260" w14:textId="77777777" w:rsidR="00CA5996" w:rsidRDefault="00CA5996" w:rsidP="00CA5996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0D3745BE" w14:textId="77777777" w:rsidR="00CA5996" w:rsidRDefault="00CA5996" w:rsidP="00CA5996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1C7B4DD6" w14:textId="77777777" w:rsidR="00CA5996" w:rsidRDefault="00CA5996" w:rsidP="00CA5996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4165CCFB" w14:textId="77777777" w:rsidR="00CA5996" w:rsidRDefault="00CA5996" w:rsidP="00CA5996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79758289" w14:textId="77777777" w:rsidR="00CA5996" w:rsidRDefault="00CA5996" w:rsidP="00CA5996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2C1DBB4E" w14:textId="77777777" w:rsidR="00CA5996" w:rsidRDefault="00CA5996" w:rsidP="00CA5996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0BA76ACB" w14:textId="77777777" w:rsidR="00CA5996" w:rsidRDefault="00CA5996" w:rsidP="00CA5996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30B89DDA" w14:textId="77777777" w:rsidR="00CA5996" w:rsidRDefault="00CA5996" w:rsidP="00CA5996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358C7F33" w14:textId="77777777" w:rsidR="00CA5996" w:rsidRDefault="00CA5996" w:rsidP="00CA5996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69F89A8C" w14:textId="77777777" w:rsidR="00CA5996" w:rsidRDefault="00CA5996" w:rsidP="00CA5996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014DD098" w14:textId="77777777" w:rsidR="00CA5996" w:rsidRDefault="00CA5996" w:rsidP="00CA5996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214801A1" w14:textId="77777777" w:rsidR="00CA5996" w:rsidRDefault="00CA5996" w:rsidP="00CA5996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62734FFC" w14:textId="77777777" w:rsidR="00CA5996" w:rsidRDefault="00CA5996" w:rsidP="00CA5996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7CD05B5C" w14:textId="77777777" w:rsidR="00CA5996" w:rsidRDefault="00CA5996" w:rsidP="00CA5996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604DD4A7" w14:textId="77777777" w:rsidR="00CA5996" w:rsidRDefault="00CA5996" w:rsidP="00CA5996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24E3EACE" w14:textId="77777777" w:rsidR="00CA5996" w:rsidRDefault="00CA5996" w:rsidP="00CA5996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56B39609" w14:textId="77777777" w:rsidR="00CA5996" w:rsidRDefault="00CA5996" w:rsidP="00CA5996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428FAFC3" w14:textId="77777777" w:rsidR="00CA5996" w:rsidRDefault="00CA5996" w:rsidP="00CA5996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1D56932D" w14:textId="77777777" w:rsidR="00CA5996" w:rsidRDefault="00CA5996" w:rsidP="00CA5996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1D58D5D4" w14:textId="77777777" w:rsidR="00CA5996" w:rsidRDefault="00CA5996" w:rsidP="00CA5996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740FED7F" w14:textId="77777777" w:rsidR="00CA5996" w:rsidRDefault="00CA5996" w:rsidP="00CA5996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221705EB" w14:textId="77777777" w:rsidR="00CA5996" w:rsidRDefault="00CA5996" w:rsidP="00CA5996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684AC7AF" w14:textId="77777777" w:rsidR="00CA5996" w:rsidRDefault="00CA5996" w:rsidP="00CA5996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17DB7113" w14:textId="77777777" w:rsidR="00CA5996" w:rsidRDefault="00CA5996" w:rsidP="00CA5996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588D99FA" w14:textId="77777777" w:rsidR="00CA5996" w:rsidRDefault="00CA5996" w:rsidP="00CA5996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4B58EEE0" w14:textId="77777777" w:rsidR="00CA5996" w:rsidRDefault="00CA5996" w:rsidP="00CA5996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2DD0E629" w14:textId="77777777" w:rsidR="00CA5996" w:rsidRDefault="00CA5996" w:rsidP="00CA5996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421A841E" w14:textId="77777777" w:rsidR="00CA5996" w:rsidRDefault="00CA5996" w:rsidP="00CA5996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0E4B48D8" w14:textId="77777777" w:rsidR="00CA5996" w:rsidRDefault="00CA5996" w:rsidP="00CA5996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7936470E" w14:textId="77777777" w:rsidR="00CA5996" w:rsidRDefault="00CA5996" w:rsidP="00CA5996">
      <w:pPr>
        <w:pStyle w:val="PL"/>
      </w:pPr>
      <w:r>
        <w:t>--</w:t>
      </w:r>
    </w:p>
    <w:p w14:paraId="3250D3F4" w14:textId="77777777" w:rsidR="00CA5996" w:rsidRDefault="00CA5996" w:rsidP="00CA5996">
      <w:pPr>
        <w:pStyle w:val="PL"/>
      </w:pPr>
      <w:r>
        <w:t>--  Record values 63..70, 82, 89..91 are IMS specific.</w:t>
      </w:r>
    </w:p>
    <w:p w14:paraId="61E018D2" w14:textId="77777777" w:rsidR="00CA5996" w:rsidRDefault="00CA5996" w:rsidP="00CA5996">
      <w:pPr>
        <w:pStyle w:val="PL"/>
      </w:pPr>
      <w:r>
        <w:t>--  The contents are defined in TS 32.260 [20]</w:t>
      </w:r>
    </w:p>
    <w:p w14:paraId="6D2520AE" w14:textId="77777777" w:rsidR="00CA5996" w:rsidRDefault="00CA5996" w:rsidP="00CA5996">
      <w:pPr>
        <w:pStyle w:val="PL"/>
      </w:pPr>
      <w:r>
        <w:t>--</w:t>
      </w:r>
    </w:p>
    <w:p w14:paraId="44639EBC" w14:textId="77777777" w:rsidR="00CA5996" w:rsidRDefault="00CA5996" w:rsidP="00CA5996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3CCD5EF3" w14:textId="77777777" w:rsidR="00CA5996" w:rsidRDefault="00CA5996" w:rsidP="00CA5996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2DC06326" w14:textId="77777777" w:rsidR="00CA5996" w:rsidRDefault="00CA5996" w:rsidP="00CA5996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48A87E99" w14:textId="77777777" w:rsidR="00CA5996" w:rsidRDefault="00CA5996" w:rsidP="00CA5996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030D8C9A" w14:textId="77777777" w:rsidR="00CA5996" w:rsidRDefault="00CA5996" w:rsidP="00CA5996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39D79B54" w14:textId="77777777" w:rsidR="00CA5996" w:rsidRDefault="00CA5996" w:rsidP="00CA5996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1F6EC5E1" w14:textId="77777777" w:rsidR="00CA5996" w:rsidRDefault="00CA5996" w:rsidP="00CA5996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77AA037B" w14:textId="77777777" w:rsidR="00CA5996" w:rsidRDefault="00CA5996" w:rsidP="00CA5996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50546F1B" w14:textId="77777777" w:rsidR="00CA5996" w:rsidRDefault="00CA5996" w:rsidP="00CA5996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52374E87" w14:textId="77777777" w:rsidR="00CA5996" w:rsidRDefault="00CA5996" w:rsidP="00CA5996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2ECC6437" w14:textId="77777777" w:rsidR="00CA5996" w:rsidRDefault="00CA5996" w:rsidP="00CA5996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722D5D48" w14:textId="77777777" w:rsidR="00CA5996" w:rsidRDefault="00CA5996" w:rsidP="00CA5996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5160820D" w14:textId="77777777" w:rsidR="00CA5996" w:rsidRDefault="00CA5996" w:rsidP="00CA5996">
      <w:pPr>
        <w:pStyle w:val="PL"/>
      </w:pPr>
      <w:r>
        <w:t>--</w:t>
      </w:r>
    </w:p>
    <w:p w14:paraId="7E69FFF7" w14:textId="77777777" w:rsidR="00CA5996" w:rsidRDefault="00CA5996" w:rsidP="00CA5996">
      <w:pPr>
        <w:pStyle w:val="PL"/>
      </w:pPr>
      <w:r>
        <w:t>--  Record values 71..75 are LCS specific. The contents are defined in TS 32.271 [31]</w:t>
      </w:r>
    </w:p>
    <w:p w14:paraId="438D9F5D" w14:textId="77777777" w:rsidR="00CA5996" w:rsidRDefault="00CA5996" w:rsidP="00CA5996">
      <w:pPr>
        <w:pStyle w:val="PL"/>
      </w:pPr>
      <w:r>
        <w:t>--</w:t>
      </w:r>
    </w:p>
    <w:p w14:paraId="2B279DB6" w14:textId="77777777" w:rsidR="00CA5996" w:rsidRDefault="00CA5996" w:rsidP="00CA5996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29DA0A50" w14:textId="77777777" w:rsidR="00CA5996" w:rsidRDefault="00CA5996" w:rsidP="00CA5996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2CCA6592" w14:textId="77777777" w:rsidR="00CA5996" w:rsidRDefault="00CA5996" w:rsidP="00CA5996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6BA768F4" w14:textId="77777777" w:rsidR="00CA5996" w:rsidRDefault="00CA5996" w:rsidP="00CA5996">
      <w:pPr>
        <w:pStyle w:val="PL"/>
      </w:pPr>
      <w:r>
        <w:tab/>
        <w:t>lCSVGMTRecord</w:t>
      </w:r>
      <w:r>
        <w:tab/>
      </w:r>
      <w:r>
        <w:tab/>
      </w:r>
      <w:r>
        <w:tab/>
        <w:t>(74),</w:t>
      </w:r>
    </w:p>
    <w:p w14:paraId="10724D75" w14:textId="77777777" w:rsidR="00CA5996" w:rsidRDefault="00CA5996" w:rsidP="00CA5996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0C123BE0" w14:textId="77777777" w:rsidR="00CA5996" w:rsidRDefault="00CA5996" w:rsidP="00CA5996">
      <w:pPr>
        <w:pStyle w:val="PL"/>
      </w:pPr>
      <w:r>
        <w:t>--</w:t>
      </w:r>
    </w:p>
    <w:p w14:paraId="328FC6F5" w14:textId="77777777" w:rsidR="00CA5996" w:rsidRDefault="00CA5996" w:rsidP="00CA5996">
      <w:pPr>
        <w:pStyle w:val="PL"/>
      </w:pPr>
      <w:r>
        <w:lastRenderedPageBreak/>
        <w:t>--  Record values 76..79</w:t>
      </w:r>
      <w:r>
        <w:rPr>
          <w:lang w:eastAsia="zh-CN"/>
        </w:rPr>
        <w:t>,86</w:t>
      </w:r>
      <w:r>
        <w:t xml:space="preserve"> are MBMS specific.</w:t>
      </w:r>
    </w:p>
    <w:p w14:paraId="50D082E3" w14:textId="77777777" w:rsidR="00CA5996" w:rsidRDefault="00CA5996" w:rsidP="00CA5996">
      <w:pPr>
        <w:pStyle w:val="PL"/>
      </w:pPr>
      <w:r>
        <w:t>--  The contents are defined in TS 32.251 [11] and TS 32.273 [33]</w:t>
      </w:r>
    </w:p>
    <w:p w14:paraId="6A3A2F28" w14:textId="77777777" w:rsidR="00CA5996" w:rsidRDefault="00CA5996" w:rsidP="00CA5996">
      <w:pPr>
        <w:pStyle w:val="PL"/>
      </w:pPr>
      <w:r>
        <w:t>--</w:t>
      </w:r>
    </w:p>
    <w:p w14:paraId="552FF290" w14:textId="77777777" w:rsidR="00CA5996" w:rsidRDefault="00CA5996" w:rsidP="00CA5996">
      <w:pPr>
        <w:pStyle w:val="PL"/>
      </w:pPr>
      <w:r>
        <w:t>--  Record values 76</w:t>
      </w:r>
      <w:r>
        <w:rPr>
          <w:lang w:eastAsia="zh-CN"/>
        </w:rPr>
        <w:t>,</w:t>
      </w:r>
      <w:r>
        <w:t xml:space="preserve">77 </w:t>
      </w:r>
      <w:r>
        <w:rPr>
          <w:lang w:eastAsia="zh-CN"/>
        </w:rPr>
        <w:t xml:space="preserve">and 86 </w:t>
      </w:r>
      <w:r>
        <w:t>are MBMS bearer context specific</w:t>
      </w:r>
    </w:p>
    <w:p w14:paraId="2B7960C5" w14:textId="77777777" w:rsidR="00CA5996" w:rsidRDefault="00CA5996" w:rsidP="00CA5996">
      <w:pPr>
        <w:pStyle w:val="PL"/>
      </w:pPr>
      <w:r>
        <w:t>--</w:t>
      </w:r>
    </w:p>
    <w:p w14:paraId="6A8232F7" w14:textId="77777777" w:rsidR="00CA5996" w:rsidRDefault="00CA5996" w:rsidP="00CA5996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1FEA1FEC" w14:textId="77777777" w:rsidR="00CA5996" w:rsidRDefault="00CA5996" w:rsidP="00CA5996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lang w:eastAsia="zh-CN"/>
        </w:rPr>
        <w:t xml:space="preserve"> </w:t>
      </w:r>
    </w:p>
    <w:p w14:paraId="73D773AD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ab/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(86),</w:t>
      </w:r>
    </w:p>
    <w:p w14:paraId="2B7DB6F9" w14:textId="77777777" w:rsidR="00CA5996" w:rsidRDefault="00CA5996" w:rsidP="00CA5996">
      <w:pPr>
        <w:pStyle w:val="PL"/>
      </w:pPr>
      <w:r>
        <w:t>--</w:t>
      </w:r>
    </w:p>
    <w:p w14:paraId="10E14381" w14:textId="77777777" w:rsidR="00CA5996" w:rsidRDefault="00CA5996" w:rsidP="00CA5996">
      <w:pPr>
        <w:pStyle w:val="PL"/>
      </w:pPr>
      <w:r>
        <w:t>--  Record values 78 and 79 are MBMS service specific and defined in TS 32.273 [33]</w:t>
      </w:r>
    </w:p>
    <w:p w14:paraId="2CE7658F" w14:textId="77777777" w:rsidR="00CA5996" w:rsidRDefault="00CA5996" w:rsidP="00CA5996">
      <w:pPr>
        <w:pStyle w:val="PL"/>
      </w:pPr>
      <w:r>
        <w:t>--</w:t>
      </w:r>
    </w:p>
    <w:p w14:paraId="442FF38B" w14:textId="77777777" w:rsidR="00CA5996" w:rsidRDefault="00CA5996" w:rsidP="00CA5996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7E9EF81B" w14:textId="77777777" w:rsidR="00CA5996" w:rsidRDefault="00CA5996" w:rsidP="00CA5996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33A11121" w14:textId="77777777" w:rsidR="00CA5996" w:rsidRDefault="00CA5996" w:rsidP="00CA5996">
      <w:pPr>
        <w:pStyle w:val="PL"/>
      </w:pPr>
      <w:r>
        <w:t>--</w:t>
      </w:r>
    </w:p>
    <w:p w14:paraId="451AF96D" w14:textId="77777777" w:rsidR="00CA5996" w:rsidRDefault="00CA5996" w:rsidP="00CA5996">
      <w:pPr>
        <w:pStyle w:val="PL"/>
      </w:pPr>
      <w:r>
        <w:t>--  Record Values 80..81 are PoC specific. The contents are defined in TS 32.272 [32]</w:t>
      </w:r>
    </w:p>
    <w:p w14:paraId="36DFADA7" w14:textId="77777777" w:rsidR="00CA5996" w:rsidRDefault="00CA5996" w:rsidP="00CA5996">
      <w:pPr>
        <w:pStyle w:val="PL"/>
      </w:pPr>
      <w:r>
        <w:t>--</w:t>
      </w:r>
    </w:p>
    <w:p w14:paraId="3E15BE74" w14:textId="77777777" w:rsidR="00CA5996" w:rsidRDefault="00CA5996" w:rsidP="00CA5996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6338395C" w14:textId="77777777" w:rsidR="00CA5996" w:rsidRDefault="00CA5996" w:rsidP="00CA5996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7EFD7AB9" w14:textId="77777777" w:rsidR="00CA5996" w:rsidRDefault="00CA5996" w:rsidP="00CA5996">
      <w:pPr>
        <w:pStyle w:val="PL"/>
      </w:pPr>
      <w:r>
        <w:t xml:space="preserve">--  </w:t>
      </w:r>
    </w:p>
    <w:p w14:paraId="5D5A1885" w14:textId="77777777" w:rsidR="00CA5996" w:rsidRDefault="00CA5996" w:rsidP="00CA5996">
      <w:pPr>
        <w:pStyle w:val="PL"/>
      </w:pPr>
      <w:r>
        <w:t>--</w:t>
      </w:r>
      <w:r>
        <w:tab/>
        <w:t>Record values 84,85 and 92,95,96, 97 are EPC specific.</w:t>
      </w:r>
    </w:p>
    <w:p w14:paraId="646B9655" w14:textId="77777777" w:rsidR="00CA5996" w:rsidRDefault="00CA5996" w:rsidP="00CA5996">
      <w:pPr>
        <w:pStyle w:val="PL"/>
      </w:pPr>
      <w:r>
        <w:t>--  The contents are defined in TS 32.251 [11]</w:t>
      </w:r>
    </w:p>
    <w:p w14:paraId="0E7329ED" w14:textId="77777777" w:rsidR="00CA5996" w:rsidRDefault="00CA5996" w:rsidP="00CA5996">
      <w:pPr>
        <w:pStyle w:val="PL"/>
      </w:pPr>
      <w:r>
        <w:t>--</w:t>
      </w:r>
    </w:p>
    <w:p w14:paraId="731C23EA" w14:textId="77777777" w:rsidR="00CA5996" w:rsidRDefault="00CA5996" w:rsidP="00CA5996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199AB867" w14:textId="77777777" w:rsidR="00CA5996" w:rsidRDefault="00CA5996" w:rsidP="00CA5996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5FA10C93" w14:textId="77777777" w:rsidR="00CA5996" w:rsidRDefault="00CA5996" w:rsidP="00CA5996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406C5658" w14:textId="77777777" w:rsidR="00CA5996" w:rsidRDefault="00CA5996" w:rsidP="00CA5996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173939E0" w14:textId="77777777" w:rsidR="00CA5996" w:rsidRDefault="00CA5996" w:rsidP="00CA5996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096DF9EE" w14:textId="77777777" w:rsidR="00CA5996" w:rsidRDefault="00CA5996" w:rsidP="00CA5996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5B19D1BD" w14:textId="77777777" w:rsidR="00CA5996" w:rsidRDefault="00CA5996" w:rsidP="00CA5996">
      <w:pPr>
        <w:pStyle w:val="PL"/>
      </w:pPr>
      <w:r>
        <w:t>--</w:t>
      </w:r>
    </w:p>
    <w:p w14:paraId="089014EF" w14:textId="77777777" w:rsidR="00CA5996" w:rsidRDefault="00CA5996" w:rsidP="00CA5996">
      <w:pPr>
        <w:pStyle w:val="PL"/>
      </w:pPr>
      <w:r>
        <w:t>--  Record Value 83 is MMTel specific. The contents are defined in TS 32.275 [35]</w:t>
      </w:r>
    </w:p>
    <w:p w14:paraId="1A7FBD10" w14:textId="77777777" w:rsidR="00CA5996" w:rsidRDefault="00CA5996" w:rsidP="00CA5996">
      <w:pPr>
        <w:pStyle w:val="PL"/>
      </w:pPr>
      <w:r>
        <w:t>--</w:t>
      </w:r>
    </w:p>
    <w:p w14:paraId="3184D70B" w14:textId="77777777" w:rsidR="00CA5996" w:rsidRDefault="00CA5996" w:rsidP="00CA5996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503A9EBB" w14:textId="77777777" w:rsidR="00CA5996" w:rsidRDefault="00CA5996" w:rsidP="00CA5996">
      <w:pPr>
        <w:pStyle w:val="PL"/>
      </w:pPr>
      <w:r>
        <w:t>--</w:t>
      </w:r>
    </w:p>
    <w:p w14:paraId="73E84EB0" w14:textId="77777777" w:rsidR="00CA5996" w:rsidRDefault="00CA5996" w:rsidP="00CA5996">
      <w:pPr>
        <w:pStyle w:val="PL"/>
      </w:pPr>
      <w:r>
        <w:t>--  Record value  87,88 and 89 are CS specific. The contents are defined in TS 32.250 [10]</w:t>
      </w:r>
    </w:p>
    <w:p w14:paraId="321F9F37" w14:textId="77777777" w:rsidR="00CA5996" w:rsidRDefault="00CA5996" w:rsidP="00CA5996">
      <w:pPr>
        <w:pStyle w:val="PL"/>
      </w:pPr>
      <w:r>
        <w:t>--</w:t>
      </w:r>
    </w:p>
    <w:p w14:paraId="022BBC67" w14:textId="77777777" w:rsidR="00CA5996" w:rsidRDefault="00CA5996" w:rsidP="00CA5996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62E77077" w14:textId="77777777" w:rsidR="00CA5996" w:rsidRDefault="00CA5996" w:rsidP="00CA5996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63D27626" w14:textId="77777777" w:rsidR="00CA5996" w:rsidRDefault="00CA5996" w:rsidP="00CA5996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1C0B7662" w14:textId="77777777" w:rsidR="00CA5996" w:rsidRDefault="00CA5996" w:rsidP="00CA5996">
      <w:pPr>
        <w:pStyle w:val="PL"/>
      </w:pPr>
      <w:r>
        <w:t>--</w:t>
      </w:r>
    </w:p>
    <w:p w14:paraId="7EC95AA0" w14:textId="77777777" w:rsidR="00CA5996" w:rsidRDefault="00CA5996" w:rsidP="00CA5996">
      <w:pPr>
        <w:pStyle w:val="PL"/>
      </w:pPr>
      <w:r>
        <w:t>--  Record values 93 and 94 are SMS specific. The contents are defined in TS 32.274 [34]</w:t>
      </w:r>
    </w:p>
    <w:p w14:paraId="0DA6A1D7" w14:textId="77777777" w:rsidR="00CA5996" w:rsidRDefault="00CA5996" w:rsidP="00CA5996">
      <w:pPr>
        <w:pStyle w:val="PL"/>
      </w:pPr>
      <w:r>
        <w:t>--</w:t>
      </w:r>
    </w:p>
    <w:p w14:paraId="4C9B765E" w14:textId="77777777" w:rsidR="00CA5996" w:rsidRDefault="00CA5996" w:rsidP="00CA5996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0318D602" w14:textId="77777777" w:rsidR="00CA5996" w:rsidRDefault="00CA5996" w:rsidP="00CA5996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6AD6C6BE" w14:textId="77777777" w:rsidR="00CA5996" w:rsidRDefault="00CA5996" w:rsidP="00CA5996">
      <w:pPr>
        <w:pStyle w:val="PL"/>
      </w:pPr>
      <w:r>
        <w:t>--</w:t>
      </w:r>
    </w:p>
    <w:p w14:paraId="4C9353D2" w14:textId="77777777" w:rsidR="00CA5996" w:rsidRDefault="00CA5996" w:rsidP="00CA5996">
      <w:pPr>
        <w:pStyle w:val="PL"/>
      </w:pPr>
      <w:r>
        <w:t>--  Record values</w:t>
      </w:r>
      <w:r>
        <w:rPr>
          <w:lang w:eastAsia="zh-CN"/>
        </w:rPr>
        <w:t xml:space="preserve"> </w:t>
      </w:r>
      <w:r>
        <w:t>100</w:t>
      </w:r>
      <w:r>
        <w:rPr>
          <w:lang w:eastAsia="zh-CN"/>
        </w:rPr>
        <w:t>, 101</w:t>
      </w:r>
      <w:r>
        <w:t xml:space="preserve"> and</w:t>
      </w:r>
      <w:r>
        <w:rPr>
          <w:lang w:eastAsia="zh-CN"/>
        </w:rPr>
        <w:t xml:space="preserve"> </w:t>
      </w:r>
      <w:r>
        <w:t xml:space="preserve">102 are </w:t>
      </w:r>
      <w:r>
        <w:rPr>
          <w:lang w:eastAsia="zh-CN"/>
        </w:rPr>
        <w:t>ProSe</w:t>
      </w:r>
      <w:r>
        <w:t xml:space="preserve"> specific. The contents are defined in TS 32.27</w:t>
      </w:r>
      <w:r>
        <w:rPr>
          <w:lang w:eastAsia="zh-CN"/>
        </w:rPr>
        <w:t>7</w:t>
      </w:r>
      <w:r>
        <w:t> [3</w:t>
      </w:r>
      <w:r>
        <w:rPr>
          <w:lang w:eastAsia="zh-CN"/>
        </w:rPr>
        <w:t>6</w:t>
      </w:r>
      <w:r>
        <w:t>]</w:t>
      </w:r>
    </w:p>
    <w:p w14:paraId="4B038651" w14:textId="77777777" w:rsidR="00CA5996" w:rsidRDefault="00CA5996" w:rsidP="00CA5996">
      <w:pPr>
        <w:pStyle w:val="PL"/>
      </w:pPr>
      <w:r>
        <w:t>--</w:t>
      </w:r>
    </w:p>
    <w:p w14:paraId="6144A1E6" w14:textId="77777777" w:rsidR="00CA5996" w:rsidRDefault="00CA5996" w:rsidP="00CA5996">
      <w:pPr>
        <w:pStyle w:val="PL"/>
      </w:pPr>
      <w:r>
        <w:tab/>
        <w:t>pF</w:t>
      </w:r>
      <w:r>
        <w:rPr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2103D18B" w14:textId="77777777" w:rsidR="00CA5996" w:rsidRDefault="00CA5996" w:rsidP="00CA5996">
      <w:pPr>
        <w:pStyle w:val="PL"/>
        <w:rPr>
          <w:lang w:eastAsia="zh-CN"/>
        </w:rPr>
      </w:pPr>
      <w:r>
        <w:tab/>
      </w:r>
      <w:r>
        <w:rPr>
          <w:lang w:eastAsia="zh-CN"/>
        </w:rPr>
        <w:t>p</w:t>
      </w:r>
      <w:r>
        <w:t>F</w:t>
      </w:r>
      <w:r>
        <w:rPr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lang w:eastAsia="zh-CN"/>
        </w:rPr>
        <w:t>,</w:t>
      </w:r>
    </w:p>
    <w:p w14:paraId="2A8A84EF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ab/>
        <w:t>pFDC</w:t>
      </w:r>
      <w:r>
        <w:t>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(102),</w:t>
      </w:r>
    </w:p>
    <w:p w14:paraId="1F1A8A96" w14:textId="77777777" w:rsidR="00CA5996" w:rsidRDefault="00CA5996" w:rsidP="00CA5996">
      <w:pPr>
        <w:pStyle w:val="PL"/>
      </w:pPr>
      <w:r>
        <w:t>--</w:t>
      </w:r>
    </w:p>
    <w:p w14:paraId="58435416" w14:textId="77777777" w:rsidR="00CA5996" w:rsidRDefault="00CA5996" w:rsidP="00CA5996">
      <w:pPr>
        <w:pStyle w:val="PL"/>
        <w:rPr>
          <w:lang w:eastAsia="zh-CN"/>
        </w:rPr>
      </w:pPr>
      <w:r>
        <w:t>--  Record values10</w:t>
      </w:r>
      <w:r>
        <w:rPr>
          <w:lang w:eastAsia="zh-CN"/>
        </w:rPr>
        <w:t>3 and 104</w:t>
      </w:r>
      <w:r>
        <w:t xml:space="preserve"> are </w:t>
      </w:r>
      <w:r>
        <w:rPr>
          <w:lang w:eastAsia="zh-CN"/>
        </w:rPr>
        <w:t>Monitoring Event</w:t>
      </w:r>
      <w:r>
        <w:t xml:space="preserve"> specific. The contents are defined in TS </w:t>
      </w:r>
    </w:p>
    <w:p w14:paraId="29FDC7A8" w14:textId="77777777" w:rsidR="00CA5996" w:rsidRDefault="00CA5996" w:rsidP="00CA5996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lang w:eastAsia="zh-CN"/>
        </w:rPr>
        <w:t>8</w:t>
      </w:r>
      <w:r>
        <w:t> [3</w:t>
      </w:r>
      <w:r>
        <w:rPr>
          <w:lang w:eastAsia="zh-CN"/>
        </w:rPr>
        <w:t>8</w:t>
      </w:r>
      <w:r>
        <w:t>]</w:t>
      </w:r>
    </w:p>
    <w:p w14:paraId="07E12E95" w14:textId="77777777" w:rsidR="00CA5996" w:rsidRDefault="00CA5996" w:rsidP="00CA5996">
      <w:pPr>
        <w:pStyle w:val="PL"/>
      </w:pPr>
      <w:r>
        <w:t>--</w:t>
      </w:r>
    </w:p>
    <w:p w14:paraId="64C4C698" w14:textId="77777777" w:rsidR="00CA5996" w:rsidRDefault="00CA5996" w:rsidP="00CA5996">
      <w:pPr>
        <w:pStyle w:val="PL"/>
      </w:pPr>
      <w:r>
        <w:tab/>
      </w:r>
      <w:r>
        <w:rPr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lang w:eastAsia="zh-CN"/>
        </w:rPr>
        <w:t>3</w:t>
      </w:r>
      <w:r>
        <w:t>),</w:t>
      </w:r>
    </w:p>
    <w:p w14:paraId="6C03A575" w14:textId="77777777" w:rsidR="00CA5996" w:rsidRDefault="00CA5996" w:rsidP="00CA5996">
      <w:pPr>
        <w:pStyle w:val="PL"/>
        <w:rPr>
          <w:lang w:eastAsia="zh-CN"/>
        </w:rPr>
      </w:pPr>
      <w:r>
        <w:tab/>
      </w:r>
      <w:r>
        <w:rPr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lang w:eastAsia="zh-CN"/>
        </w:rPr>
        <w:t>4</w:t>
      </w:r>
      <w:r>
        <w:t>),</w:t>
      </w:r>
    </w:p>
    <w:p w14:paraId="62EF7D73" w14:textId="77777777" w:rsidR="00CA5996" w:rsidRDefault="00CA5996" w:rsidP="00CA5996">
      <w:pPr>
        <w:pStyle w:val="PL"/>
      </w:pPr>
      <w:r>
        <w:t>--</w:t>
      </w:r>
    </w:p>
    <w:p w14:paraId="18ACA009" w14:textId="77777777" w:rsidR="00CA5996" w:rsidRDefault="00CA5996" w:rsidP="00CA5996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 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31844B64" w14:textId="77777777" w:rsidR="00CA5996" w:rsidRDefault="00CA5996" w:rsidP="00CA5996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3B4D182A" w14:textId="77777777" w:rsidR="00CA5996" w:rsidRDefault="00CA5996" w:rsidP="00CA5996">
      <w:pPr>
        <w:pStyle w:val="PL"/>
      </w:pPr>
      <w:r>
        <w:t>--</w:t>
      </w:r>
    </w:p>
    <w:p w14:paraId="17A4DF1F" w14:textId="77777777" w:rsidR="00CA5996" w:rsidRDefault="00CA5996" w:rsidP="00CA5996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2B107644" w14:textId="77777777" w:rsidR="00CA5996" w:rsidRDefault="00CA5996" w:rsidP="00CA5996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 --</w:t>
      </w:r>
    </w:p>
    <w:p w14:paraId="3195C58D" w14:textId="77777777" w:rsidR="00CA5996" w:rsidRDefault="00CA5996" w:rsidP="00CA5996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 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59C88A90" w14:textId="77777777" w:rsidR="00CA5996" w:rsidRDefault="00CA5996" w:rsidP="00CA5996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7D789611" w14:textId="77777777" w:rsidR="00CA5996" w:rsidRDefault="00CA5996" w:rsidP="00CA5996">
      <w:pPr>
        <w:pStyle w:val="PL"/>
      </w:pPr>
      <w:r>
        <w:t>--</w:t>
      </w:r>
    </w:p>
    <w:p w14:paraId="16220FA0" w14:textId="77777777" w:rsidR="00CA5996" w:rsidRDefault="00CA5996" w:rsidP="00CA5996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33BE33EF" w14:textId="77777777" w:rsidR="00CA5996" w:rsidRDefault="00CA5996" w:rsidP="00CA5996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22DB2441" w14:textId="77777777" w:rsidR="00CA5996" w:rsidRDefault="00CA5996" w:rsidP="00CA5996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4C0A8F94" w14:textId="77777777" w:rsidR="00CA5996" w:rsidRDefault="00CA5996" w:rsidP="00CA5996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4C3302EC" w14:textId="77777777" w:rsidR="00CA5996" w:rsidRDefault="00CA5996" w:rsidP="00CA5996">
      <w:pPr>
        <w:pStyle w:val="PL"/>
      </w:pPr>
      <w:r>
        <w:t xml:space="preserve">--  </w:t>
      </w:r>
    </w:p>
    <w:p w14:paraId="5C03EFA0" w14:textId="77777777" w:rsidR="00CA5996" w:rsidRDefault="00CA5996" w:rsidP="00CA5996">
      <w:pPr>
        <w:pStyle w:val="PL"/>
        <w:rPr>
          <w:lang w:eastAsia="zh-CN"/>
        </w:rPr>
      </w:pPr>
      <w:r>
        <w:t>--  Record values 120</w:t>
      </w:r>
      <w:r>
        <w:rPr>
          <w:lang w:eastAsia="zh-CN"/>
        </w:rPr>
        <w:t xml:space="preserve"> 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1E0CA970" w14:textId="77777777" w:rsidR="00CA5996" w:rsidRDefault="00CA5996" w:rsidP="00CA5996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66CCFF22" w14:textId="77777777" w:rsidR="00CA5996" w:rsidRDefault="00CA5996" w:rsidP="00CA5996">
      <w:pPr>
        <w:pStyle w:val="PL"/>
      </w:pPr>
      <w:r>
        <w:t>--</w:t>
      </w:r>
    </w:p>
    <w:p w14:paraId="6164A633" w14:textId="77777777" w:rsidR="00CA5996" w:rsidRDefault="00CA5996" w:rsidP="00CA5996">
      <w:pPr>
        <w:pStyle w:val="PL"/>
      </w:pPr>
      <w:r>
        <w:tab/>
        <w:t>eASCERecord</w:t>
      </w:r>
      <w:r>
        <w:tab/>
      </w:r>
      <w:r>
        <w:tab/>
      </w:r>
      <w:r>
        <w:tab/>
      </w:r>
      <w:r>
        <w:tab/>
        <w:t>(120),</w:t>
      </w:r>
    </w:p>
    <w:p w14:paraId="6D48CD1D" w14:textId="77777777" w:rsidR="00CA5996" w:rsidRDefault="00CA5996" w:rsidP="00CA5996">
      <w:pPr>
        <w:pStyle w:val="PL"/>
      </w:pPr>
      <w:r>
        <w:t>--</w:t>
      </w:r>
    </w:p>
    <w:p w14:paraId="1CF1C288" w14:textId="77777777" w:rsidR="00CA5996" w:rsidRDefault="00CA5996" w:rsidP="00CA5996">
      <w:pPr>
        <w:pStyle w:val="PL"/>
      </w:pPr>
      <w:r>
        <w:t>--  Record values from 200</w:t>
      </w:r>
      <w:r>
        <w:rPr>
          <w:lang w:eastAsia="zh-CN"/>
        </w:rPr>
        <w:t xml:space="preserve"> are specific to Charging Function domain</w:t>
      </w:r>
      <w:r>
        <w:t xml:space="preserve"> </w:t>
      </w:r>
    </w:p>
    <w:p w14:paraId="01C08B97" w14:textId="77777777" w:rsidR="00CA5996" w:rsidRDefault="00CA5996" w:rsidP="00CA5996">
      <w:pPr>
        <w:pStyle w:val="PL"/>
      </w:pPr>
      <w:r>
        <w:t>--</w:t>
      </w:r>
    </w:p>
    <w:p w14:paraId="52B7CB77" w14:textId="77777777" w:rsidR="00CA5996" w:rsidRDefault="00CA5996" w:rsidP="00CA5996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70056321" w14:textId="77777777" w:rsidR="00CA5996" w:rsidRDefault="00CA5996" w:rsidP="00CA5996">
      <w:pPr>
        <w:pStyle w:val="PL"/>
      </w:pPr>
      <w:r>
        <w:t>--</w:t>
      </w:r>
    </w:p>
    <w:p w14:paraId="19B8E419" w14:textId="77777777" w:rsidR="00CA5996" w:rsidRDefault="00CA5996" w:rsidP="00CA5996">
      <w:pPr>
        <w:pStyle w:val="PL"/>
      </w:pPr>
    </w:p>
    <w:p w14:paraId="65135757" w14:textId="77777777" w:rsidR="00CA5996" w:rsidRDefault="00CA5996" w:rsidP="00CA5996">
      <w:pPr>
        <w:pStyle w:val="PL"/>
      </w:pPr>
    </w:p>
    <w:p w14:paraId="320A90A7" w14:textId="77777777" w:rsidR="00CA5996" w:rsidRDefault="00CA5996" w:rsidP="00CA5996">
      <w:pPr>
        <w:pStyle w:val="PL"/>
      </w:pPr>
      <w:r>
        <w:t>}</w:t>
      </w:r>
    </w:p>
    <w:p w14:paraId="5A5C2DA9" w14:textId="77777777" w:rsidR="00CA5996" w:rsidRDefault="00CA5996" w:rsidP="00CA5996">
      <w:pPr>
        <w:pStyle w:val="PL"/>
      </w:pPr>
    </w:p>
    <w:p w14:paraId="1D5081D1" w14:textId="77777777" w:rsidR="00CA5996" w:rsidRDefault="00CA5996" w:rsidP="00CA5996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3490E51A" w14:textId="77777777" w:rsidR="00CA5996" w:rsidRDefault="00CA5996" w:rsidP="00CA5996">
      <w:pPr>
        <w:pStyle w:val="PL"/>
      </w:pPr>
      <w:r>
        <w:t>--</w:t>
      </w:r>
    </w:p>
    <w:p w14:paraId="35B1D66F" w14:textId="77777777" w:rsidR="00CA5996" w:rsidRDefault="00CA5996" w:rsidP="00CA5996">
      <w:pPr>
        <w:pStyle w:val="PL"/>
      </w:pPr>
      <w:r>
        <w:t xml:space="preserve">-- This octet string is a 1:1 copy of the contents (i.e. starting with octet 5) of the </w:t>
      </w:r>
    </w:p>
    <w:p w14:paraId="027C3ED0" w14:textId="77777777" w:rsidR="00CA5996" w:rsidRDefault="00CA5996" w:rsidP="00CA5996">
      <w:pPr>
        <w:pStyle w:val="PL"/>
      </w:pPr>
      <w:r>
        <w:t>-- "Quality of service Profile" information element specified in TS 29.060 [75].</w:t>
      </w:r>
    </w:p>
    <w:p w14:paraId="738266E9" w14:textId="77777777" w:rsidR="00CA5996" w:rsidRDefault="00CA5996" w:rsidP="00CA5996">
      <w:pPr>
        <w:pStyle w:val="PL"/>
      </w:pPr>
      <w:r>
        <w:t>--</w:t>
      </w:r>
    </w:p>
    <w:p w14:paraId="6CB2DF12" w14:textId="77777777" w:rsidR="00CA5996" w:rsidRDefault="00CA5996" w:rsidP="00CA5996">
      <w:pPr>
        <w:pStyle w:val="PL"/>
      </w:pPr>
    </w:p>
    <w:p w14:paraId="2524B1FF" w14:textId="77777777" w:rsidR="00CA5996" w:rsidRDefault="00CA5996" w:rsidP="00CA5996">
      <w:pPr>
        <w:pStyle w:val="PL"/>
      </w:pPr>
      <w:r>
        <w:t>RoutingAreaCode</w:t>
      </w:r>
      <w:r>
        <w:tab/>
        <w:t>::= OCTET STRING (SIZE(1))</w:t>
      </w:r>
    </w:p>
    <w:p w14:paraId="0BCD523D" w14:textId="77777777" w:rsidR="00CA5996" w:rsidRDefault="00CA5996" w:rsidP="00CA5996">
      <w:pPr>
        <w:pStyle w:val="PL"/>
      </w:pPr>
      <w:r>
        <w:t>--</w:t>
      </w:r>
    </w:p>
    <w:p w14:paraId="5ED8B664" w14:textId="77777777" w:rsidR="00CA5996" w:rsidRDefault="00CA5996" w:rsidP="00CA5996">
      <w:pPr>
        <w:pStyle w:val="PL"/>
      </w:pPr>
      <w:r>
        <w:t>-- See TS 24.008 [208]</w:t>
      </w:r>
      <w:r>
        <w:tab/>
      </w:r>
    </w:p>
    <w:p w14:paraId="3AD9F810" w14:textId="77777777" w:rsidR="00CA5996" w:rsidRDefault="00CA5996" w:rsidP="00CA5996">
      <w:pPr>
        <w:pStyle w:val="PL"/>
      </w:pPr>
      <w:r>
        <w:t>--</w:t>
      </w:r>
    </w:p>
    <w:p w14:paraId="570E6091" w14:textId="77777777" w:rsidR="00CA5996" w:rsidRDefault="00CA5996" w:rsidP="00CA5996">
      <w:pPr>
        <w:pStyle w:val="PL"/>
      </w:pPr>
    </w:p>
    <w:p w14:paraId="5D9B83F3" w14:textId="77777777" w:rsidR="00CA5996" w:rsidRDefault="00CA5996" w:rsidP="00CA5996">
      <w:pPr>
        <w:pStyle w:val="PL"/>
      </w:pPr>
      <w:r>
        <w:t>SCSASAddress</w:t>
      </w:r>
      <w:r>
        <w:tab/>
      </w:r>
      <w:r>
        <w:tab/>
        <w:t>::= SET</w:t>
      </w:r>
    </w:p>
    <w:p w14:paraId="3221E2FC" w14:textId="77777777" w:rsidR="00CA5996" w:rsidRDefault="00CA5996" w:rsidP="00CA5996">
      <w:pPr>
        <w:pStyle w:val="PL"/>
      </w:pPr>
      <w:r>
        <w:t>--</w:t>
      </w:r>
    </w:p>
    <w:p w14:paraId="590DB1FD" w14:textId="77777777" w:rsidR="00CA5996" w:rsidRDefault="00CA5996" w:rsidP="00CA5996">
      <w:pPr>
        <w:pStyle w:val="PL"/>
      </w:pPr>
      <w:r>
        <w:t xml:space="preserve">-- </w:t>
      </w:r>
    </w:p>
    <w:p w14:paraId="7D722BF2" w14:textId="77777777" w:rsidR="00CA5996" w:rsidRDefault="00CA5996" w:rsidP="00CA5996">
      <w:pPr>
        <w:pStyle w:val="PL"/>
      </w:pPr>
      <w:r>
        <w:t>--</w:t>
      </w:r>
    </w:p>
    <w:p w14:paraId="200CD87B" w14:textId="77777777" w:rsidR="00CA5996" w:rsidRDefault="00CA5996" w:rsidP="00CA5996">
      <w:pPr>
        <w:pStyle w:val="PL"/>
      </w:pPr>
      <w:r>
        <w:t>{</w:t>
      </w:r>
    </w:p>
    <w:p w14:paraId="27D99A03" w14:textId="77777777" w:rsidR="00CA5996" w:rsidRDefault="00CA5996" w:rsidP="00CA5996">
      <w:pPr>
        <w:pStyle w:val="PL"/>
        <w:tabs>
          <w:tab w:val="clear" w:pos="2304"/>
        </w:tabs>
      </w:pPr>
      <w:r>
        <w:tab/>
        <w:t>sCSAddress</w:t>
      </w:r>
      <w:r>
        <w:tab/>
      </w:r>
      <w:r>
        <w:tab/>
        <w:t>[1] IPAddress,</w:t>
      </w:r>
    </w:p>
    <w:p w14:paraId="61F628D3" w14:textId="77777777" w:rsidR="00CA5996" w:rsidRDefault="00CA5996" w:rsidP="00CA5996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3B890849" w14:textId="77777777" w:rsidR="00CA5996" w:rsidRDefault="00CA5996" w:rsidP="00CA5996">
      <w:pPr>
        <w:pStyle w:val="PL"/>
      </w:pPr>
      <w:r>
        <w:t>}</w:t>
      </w:r>
    </w:p>
    <w:p w14:paraId="130FA600" w14:textId="77777777" w:rsidR="00CA5996" w:rsidRDefault="00CA5996" w:rsidP="00CA5996">
      <w:pPr>
        <w:pStyle w:val="PL"/>
      </w:pPr>
    </w:p>
    <w:p w14:paraId="5A5FFA6E" w14:textId="77777777" w:rsidR="00CA5996" w:rsidRDefault="00CA5996" w:rsidP="00CA5996">
      <w:pPr>
        <w:pStyle w:val="PL"/>
      </w:pPr>
      <w:r>
        <w:t>Session-Id</w:t>
      </w:r>
      <w:r>
        <w:tab/>
        <w:t>::= GraphicString</w:t>
      </w:r>
    </w:p>
    <w:p w14:paraId="2F174326" w14:textId="77777777" w:rsidR="00CA5996" w:rsidRDefault="00CA5996" w:rsidP="00CA5996">
      <w:pPr>
        <w:pStyle w:val="PL"/>
      </w:pPr>
      <w:r>
        <w:t>--</w:t>
      </w:r>
    </w:p>
    <w:p w14:paraId="2A77E5F1" w14:textId="77777777" w:rsidR="00CA5996" w:rsidRDefault="00CA5996" w:rsidP="00CA5996">
      <w:pPr>
        <w:pStyle w:val="PL"/>
      </w:pPr>
      <w:r>
        <w:t>-- rfc3261 [401]: example for SIP CALL-ID: f81d4fae-7dec-11d0-a765-00a0c91e6bf6@foo.bar.com</w:t>
      </w:r>
    </w:p>
    <w:p w14:paraId="54BD1FEC" w14:textId="77777777" w:rsidR="00CA5996" w:rsidRDefault="00CA5996" w:rsidP="00CA5996">
      <w:pPr>
        <w:pStyle w:val="PL"/>
      </w:pPr>
      <w:r>
        <w:t>--</w:t>
      </w:r>
    </w:p>
    <w:p w14:paraId="767E849C" w14:textId="77777777" w:rsidR="00CA5996" w:rsidRDefault="00CA5996" w:rsidP="00CA5996">
      <w:pPr>
        <w:pStyle w:val="PL"/>
      </w:pPr>
    </w:p>
    <w:p w14:paraId="6EB259BE" w14:textId="77777777" w:rsidR="00CA5996" w:rsidRDefault="00CA5996" w:rsidP="00CA5996">
      <w:pPr>
        <w:pStyle w:val="PL"/>
      </w:pPr>
      <w:r>
        <w:t>ServiceContextID</w:t>
      </w:r>
      <w:r>
        <w:tab/>
      </w:r>
      <w:r>
        <w:tab/>
        <w:t>::= UTF8String</w:t>
      </w:r>
    </w:p>
    <w:p w14:paraId="4B29BEA4" w14:textId="77777777" w:rsidR="00CA5996" w:rsidRDefault="00CA5996" w:rsidP="00CA5996">
      <w:pPr>
        <w:pStyle w:val="PL"/>
      </w:pPr>
    </w:p>
    <w:p w14:paraId="1B8373B8" w14:textId="77777777" w:rsidR="00CA5996" w:rsidRDefault="00CA5996" w:rsidP="00CA5996">
      <w:pPr>
        <w:pStyle w:val="PL"/>
      </w:pPr>
      <w:r>
        <w:t>ServiceSpecificInfo  ::=  SEQUENCE</w:t>
      </w:r>
    </w:p>
    <w:p w14:paraId="1CFB2107" w14:textId="77777777" w:rsidR="00CA5996" w:rsidRDefault="00CA5996" w:rsidP="00CA5996">
      <w:pPr>
        <w:pStyle w:val="PL"/>
      </w:pPr>
      <w:r>
        <w:t>{</w:t>
      </w:r>
    </w:p>
    <w:p w14:paraId="692ED272" w14:textId="77777777" w:rsidR="00CA5996" w:rsidRDefault="00CA5996" w:rsidP="00CA5996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444C5580" w14:textId="77777777" w:rsidR="00CA5996" w:rsidRDefault="00CA5996" w:rsidP="00CA5996">
      <w:pPr>
        <w:pStyle w:val="PL"/>
      </w:pPr>
      <w:r>
        <w:t>}</w:t>
      </w:r>
    </w:p>
    <w:p w14:paraId="3F78F388" w14:textId="77777777" w:rsidR="00CA5996" w:rsidRDefault="00CA5996" w:rsidP="00CA5996">
      <w:pPr>
        <w:pStyle w:val="PL"/>
      </w:pPr>
    </w:p>
    <w:p w14:paraId="1E236EB1" w14:textId="77777777" w:rsidR="00CA5996" w:rsidRDefault="00CA5996" w:rsidP="00CA5996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505A3E50" w14:textId="77777777" w:rsidR="00CA5996" w:rsidRDefault="00CA5996" w:rsidP="00CA5996">
      <w:pPr>
        <w:pStyle w:val="PL"/>
      </w:pPr>
    </w:p>
    <w:p w14:paraId="31155DE0" w14:textId="77777777" w:rsidR="00CA5996" w:rsidRDefault="00CA5996" w:rsidP="00CA5996">
      <w:pPr>
        <w:pStyle w:val="PL"/>
      </w:pPr>
      <w:r>
        <w:t>SmsTpDestinationNumber ::= OCTET STRING</w:t>
      </w:r>
    </w:p>
    <w:p w14:paraId="1BBF39E9" w14:textId="77777777" w:rsidR="00CA5996" w:rsidRDefault="00CA5996" w:rsidP="00CA5996">
      <w:pPr>
        <w:pStyle w:val="PL"/>
      </w:pPr>
      <w:r>
        <w:t>--</w:t>
      </w:r>
    </w:p>
    <w:p w14:paraId="121D69D4" w14:textId="77777777" w:rsidR="00CA5996" w:rsidRDefault="00CA5996" w:rsidP="00CA5996">
      <w:pPr>
        <w:pStyle w:val="PL"/>
      </w:pPr>
      <w:r>
        <w:t>-- This type contains the binary coded decimal representation of</w:t>
      </w:r>
    </w:p>
    <w:p w14:paraId="0D7196C0" w14:textId="77777777" w:rsidR="00CA5996" w:rsidRDefault="00CA5996" w:rsidP="00CA5996">
      <w:pPr>
        <w:pStyle w:val="PL"/>
      </w:pPr>
      <w:r>
        <w:t xml:space="preserve">-- the SMS address field the encoding of the octet string is in </w:t>
      </w:r>
    </w:p>
    <w:p w14:paraId="59B10815" w14:textId="77777777" w:rsidR="00CA5996" w:rsidRDefault="00CA5996" w:rsidP="00CA5996">
      <w:pPr>
        <w:pStyle w:val="PL"/>
      </w:pPr>
      <w:r>
        <w:t>-- accordance with the definition of address fields in TS 23.040 [201].</w:t>
      </w:r>
    </w:p>
    <w:p w14:paraId="779000A4" w14:textId="77777777" w:rsidR="00CA5996" w:rsidRDefault="00CA5996" w:rsidP="00CA5996">
      <w:pPr>
        <w:pStyle w:val="PL"/>
      </w:pPr>
      <w:r>
        <w:t>-- This encoding includes type of number and numbering plan indication</w:t>
      </w:r>
    </w:p>
    <w:p w14:paraId="6A758CCF" w14:textId="77777777" w:rsidR="00CA5996" w:rsidRDefault="00CA5996" w:rsidP="00CA5996">
      <w:pPr>
        <w:pStyle w:val="PL"/>
      </w:pPr>
      <w:r>
        <w:t>-- together with the address value range.</w:t>
      </w:r>
    </w:p>
    <w:p w14:paraId="3AA7DD82" w14:textId="77777777" w:rsidR="00CA5996" w:rsidRDefault="00CA5996" w:rsidP="00CA5996">
      <w:pPr>
        <w:pStyle w:val="PL"/>
      </w:pPr>
      <w:r>
        <w:t>--</w:t>
      </w:r>
    </w:p>
    <w:p w14:paraId="54E984D0" w14:textId="77777777" w:rsidR="00CA5996" w:rsidRDefault="00CA5996" w:rsidP="00CA5996">
      <w:pPr>
        <w:pStyle w:val="PL"/>
      </w:pPr>
    </w:p>
    <w:p w14:paraId="1D990F6F" w14:textId="77777777" w:rsidR="00CA5996" w:rsidRDefault="00CA5996" w:rsidP="00CA5996">
      <w:pPr>
        <w:pStyle w:val="PL"/>
      </w:pPr>
      <w:r>
        <w:t>SubscriberEquipmentNumber</w:t>
      </w:r>
      <w:r>
        <w:tab/>
        <w:t>::= SET</w:t>
      </w:r>
    </w:p>
    <w:p w14:paraId="13F1D012" w14:textId="77777777" w:rsidR="00CA5996" w:rsidRDefault="00CA5996" w:rsidP="00CA5996">
      <w:pPr>
        <w:pStyle w:val="PL"/>
      </w:pPr>
      <w:r>
        <w:t>--</w:t>
      </w:r>
    </w:p>
    <w:p w14:paraId="3EC8059A" w14:textId="77777777" w:rsidR="00CA5996" w:rsidRDefault="00CA5996" w:rsidP="00CA5996">
      <w:pPr>
        <w:pStyle w:val="PL"/>
      </w:pPr>
      <w:r>
        <w:t>-- If SubscriberEquipmentType is set to IMEISV and IMEI is received, the number of digits is 15.</w:t>
      </w:r>
    </w:p>
    <w:p w14:paraId="1A8BAE3A" w14:textId="77777777" w:rsidR="00CA5996" w:rsidRDefault="00CA5996" w:rsidP="00CA5996">
      <w:pPr>
        <w:pStyle w:val="PL"/>
      </w:pPr>
      <w:r>
        <w:t>--</w:t>
      </w:r>
    </w:p>
    <w:p w14:paraId="7BA7B345" w14:textId="77777777" w:rsidR="00CA5996" w:rsidRDefault="00CA5996" w:rsidP="00CA5996">
      <w:pPr>
        <w:pStyle w:val="PL"/>
      </w:pPr>
      <w:r>
        <w:t>{</w:t>
      </w:r>
    </w:p>
    <w:p w14:paraId="6B9553DA" w14:textId="77777777" w:rsidR="00CA5996" w:rsidRDefault="00CA5996" w:rsidP="00CA5996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5ABEC0B7" w14:textId="77777777" w:rsidR="00CA5996" w:rsidRDefault="00CA5996" w:rsidP="00CA5996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62F40352" w14:textId="77777777" w:rsidR="00CA5996" w:rsidRDefault="00CA5996" w:rsidP="00CA5996">
      <w:pPr>
        <w:pStyle w:val="PL"/>
      </w:pPr>
      <w:r>
        <w:t>}</w:t>
      </w:r>
    </w:p>
    <w:p w14:paraId="46304EA2" w14:textId="77777777" w:rsidR="00CA5996" w:rsidRDefault="00CA5996" w:rsidP="00CA5996">
      <w:pPr>
        <w:pStyle w:val="PL"/>
      </w:pPr>
    </w:p>
    <w:p w14:paraId="464581A1" w14:textId="77777777" w:rsidR="00CA5996" w:rsidRDefault="00CA5996" w:rsidP="00CA5996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738AE317" w14:textId="77777777" w:rsidR="00CA5996" w:rsidRDefault="00CA5996" w:rsidP="00CA5996">
      <w:pPr>
        <w:pStyle w:val="PL"/>
      </w:pPr>
      <w:r>
        <w:t>--</w:t>
      </w:r>
    </w:p>
    <w:p w14:paraId="3236CEE2" w14:textId="77777777" w:rsidR="00CA5996" w:rsidRDefault="00CA5996" w:rsidP="00CA5996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>It should be noted that depending on the services, not all equipment types are applicable.</w:t>
      </w:r>
    </w:p>
    <w:p w14:paraId="7BAB92BC" w14:textId="77777777" w:rsidR="00CA5996" w:rsidRDefault="00CA5996" w:rsidP="00CA5996">
      <w:pPr>
        <w:pStyle w:val="PL"/>
      </w:pPr>
      <w:r>
        <w:t xml:space="preserve">-- </w:t>
      </w:r>
      <w:r>
        <w:rPr>
          <w:lang w:eastAsia="zh-CN"/>
        </w:rPr>
        <w:t>For IMS equipment types 0 and 3 are applicable.</w:t>
      </w:r>
    </w:p>
    <w:p w14:paraId="00291FF3" w14:textId="77777777" w:rsidR="00CA5996" w:rsidRDefault="00CA5996" w:rsidP="00CA5996">
      <w:pPr>
        <w:pStyle w:val="PL"/>
      </w:pPr>
      <w:r>
        <w:t xml:space="preserve">-- In 5GS, for PEI defined as: </w:t>
      </w:r>
    </w:p>
    <w:p w14:paraId="44BB6540" w14:textId="77777777" w:rsidR="00CA5996" w:rsidRDefault="00CA5996" w:rsidP="00CA5996">
      <w:pPr>
        <w:pStyle w:val="PL"/>
      </w:pPr>
      <w:r>
        <w:t xml:space="preserve">--        - </w:t>
      </w:r>
      <w:r>
        <w:rPr>
          <w:lang w:eastAsia="zh-CN"/>
        </w:rPr>
        <w:t>IMEI</w:t>
      </w:r>
      <w:r>
        <w:t xml:space="preserve"> or </w:t>
      </w:r>
      <w:r>
        <w:rPr>
          <w:lang w:eastAsia="zh-CN"/>
        </w:rPr>
        <w:t>IMEISV</w:t>
      </w:r>
      <w:r>
        <w:t>, iMEISV type is used and the data is per TS 23.003 [200] format.</w:t>
      </w:r>
    </w:p>
    <w:p w14:paraId="64281606" w14:textId="77777777" w:rsidR="00CA5996" w:rsidRDefault="00CA5996" w:rsidP="00CA5996">
      <w:pPr>
        <w:pStyle w:val="PL"/>
      </w:pPr>
      <w:r>
        <w:t xml:space="preserve">--        - MAC address, mAC type is used, and the data is converted from JSON format of the PEI </w:t>
      </w:r>
    </w:p>
    <w:p w14:paraId="70E1E13B" w14:textId="77777777" w:rsidR="00CA5996" w:rsidRDefault="00CA5996" w:rsidP="00CA5996">
      <w:pPr>
        <w:pStyle w:val="PL"/>
      </w:pPr>
      <w:r>
        <w:t>--          described in TS 29.571 [249].</w:t>
      </w:r>
    </w:p>
    <w:p w14:paraId="248A9AB5" w14:textId="77777777" w:rsidR="00CA5996" w:rsidRDefault="00CA5996" w:rsidP="00CA5996">
      <w:pPr>
        <w:pStyle w:val="PL"/>
      </w:pPr>
      <w:r>
        <w:t xml:space="preserve">--        - EUI-64, uEI64 type is used, and the data is converted from JSON format of the PEI </w:t>
      </w:r>
    </w:p>
    <w:p w14:paraId="745DD869" w14:textId="77777777" w:rsidR="00CA5996" w:rsidRDefault="00CA5996" w:rsidP="00CA5996">
      <w:pPr>
        <w:pStyle w:val="PL"/>
      </w:pPr>
      <w:r>
        <w:t>--          described in TS 29.571 [249].</w:t>
      </w:r>
    </w:p>
    <w:p w14:paraId="4F4418FF" w14:textId="77777777" w:rsidR="00CA5996" w:rsidRDefault="00CA5996" w:rsidP="00CA5996">
      <w:pPr>
        <w:pStyle w:val="PL"/>
      </w:pPr>
      <w:r>
        <w:t>{</w:t>
      </w:r>
    </w:p>
    <w:p w14:paraId="027FDB5D" w14:textId="77777777" w:rsidR="00CA5996" w:rsidRDefault="00CA5996" w:rsidP="00CA5996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7E0F2166" w14:textId="77777777" w:rsidR="00CA5996" w:rsidRDefault="00CA5996" w:rsidP="00CA5996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2581431D" w14:textId="77777777" w:rsidR="00CA5996" w:rsidRDefault="00CA5996" w:rsidP="00CA5996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6AF88015" w14:textId="77777777" w:rsidR="00CA5996" w:rsidRDefault="00CA5996" w:rsidP="00CA5996">
      <w:pPr>
        <w:pStyle w:val="PL"/>
      </w:pPr>
      <w:r>
        <w:tab/>
        <w:t>modifiedEUI64</w:t>
      </w:r>
      <w:r>
        <w:tab/>
        <w:t>(3)</w:t>
      </w:r>
    </w:p>
    <w:p w14:paraId="5A568995" w14:textId="77777777" w:rsidR="00CA5996" w:rsidRDefault="00CA5996" w:rsidP="00CA5996">
      <w:pPr>
        <w:pStyle w:val="PL"/>
      </w:pPr>
      <w:r>
        <w:t>}</w:t>
      </w:r>
    </w:p>
    <w:p w14:paraId="44E8FEF5" w14:textId="77777777" w:rsidR="00CA5996" w:rsidRDefault="00CA5996" w:rsidP="00CA5996">
      <w:pPr>
        <w:pStyle w:val="PL"/>
      </w:pPr>
    </w:p>
    <w:p w14:paraId="3989D113" w14:textId="77777777" w:rsidR="00CA5996" w:rsidRDefault="00CA5996" w:rsidP="00CA5996">
      <w:pPr>
        <w:pStyle w:val="PL"/>
      </w:pPr>
      <w:r>
        <w:t>SubscriptionID</w:t>
      </w:r>
      <w:r>
        <w:tab/>
        <w:t>::= SET</w:t>
      </w:r>
    </w:p>
    <w:p w14:paraId="77269818" w14:textId="77777777" w:rsidR="00CA5996" w:rsidRDefault="00CA5996" w:rsidP="00CA5996">
      <w:pPr>
        <w:pStyle w:val="PL"/>
      </w:pPr>
      <w:r>
        <w:t>--</w:t>
      </w:r>
    </w:p>
    <w:p w14:paraId="1EA5DAE4" w14:textId="77777777" w:rsidR="00CA5996" w:rsidRDefault="00CA5996" w:rsidP="00CA5996">
      <w:pPr>
        <w:pStyle w:val="PL"/>
      </w:pPr>
      <w:r>
        <w:t>-- See TS 23.003 [200] and TS 29.571 [249]</w:t>
      </w:r>
    </w:p>
    <w:p w14:paraId="5BCB0E34" w14:textId="77777777" w:rsidR="00CA5996" w:rsidRDefault="00CA5996" w:rsidP="00CA5996">
      <w:pPr>
        <w:pStyle w:val="PL"/>
      </w:pPr>
      <w:r>
        <w:t>--</w:t>
      </w:r>
    </w:p>
    <w:p w14:paraId="17ECD5A2" w14:textId="77777777" w:rsidR="00CA5996" w:rsidRDefault="00CA5996" w:rsidP="00CA5996">
      <w:pPr>
        <w:pStyle w:val="PL"/>
      </w:pPr>
      <w:r>
        <w:lastRenderedPageBreak/>
        <w:t>{</w:t>
      </w:r>
    </w:p>
    <w:p w14:paraId="73CC5B2D" w14:textId="77777777" w:rsidR="00CA5996" w:rsidRDefault="00CA5996" w:rsidP="00CA5996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01D2B773" w14:textId="77777777" w:rsidR="00CA5996" w:rsidRDefault="00CA5996" w:rsidP="00CA5996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0BD4720D" w14:textId="77777777" w:rsidR="00CA5996" w:rsidRDefault="00CA5996" w:rsidP="00CA5996">
      <w:pPr>
        <w:pStyle w:val="PL"/>
      </w:pPr>
      <w:r>
        <w:t>}</w:t>
      </w:r>
    </w:p>
    <w:p w14:paraId="702803D6" w14:textId="77777777" w:rsidR="00CA5996" w:rsidRDefault="00CA5996" w:rsidP="00CA5996">
      <w:pPr>
        <w:pStyle w:val="PL"/>
      </w:pPr>
    </w:p>
    <w:p w14:paraId="4A281288" w14:textId="77777777" w:rsidR="00CA5996" w:rsidRDefault="00CA5996" w:rsidP="00CA5996">
      <w:pPr>
        <w:pStyle w:val="PL"/>
      </w:pPr>
      <w:r>
        <w:t>SubscriptionIDType</w:t>
      </w:r>
      <w:r>
        <w:tab/>
        <w:t>::= ENUMERATED</w:t>
      </w:r>
    </w:p>
    <w:p w14:paraId="7E5BC864" w14:textId="77777777" w:rsidR="00CA5996" w:rsidRDefault="00CA5996" w:rsidP="00CA5996">
      <w:pPr>
        <w:pStyle w:val="PL"/>
      </w:pPr>
      <w:r>
        <w:t>{</w:t>
      </w:r>
    </w:p>
    <w:p w14:paraId="22238E21" w14:textId="77777777" w:rsidR="00CA5996" w:rsidRDefault="00CA5996" w:rsidP="00CA5996">
      <w:pPr>
        <w:pStyle w:val="PL"/>
      </w:pPr>
      <w:r>
        <w:tab/>
        <w:t>eND-USER-E164</w:t>
      </w:r>
      <w:r>
        <w:tab/>
      </w:r>
      <w:r>
        <w:tab/>
        <w:t>(0),</w:t>
      </w:r>
    </w:p>
    <w:p w14:paraId="49104DBF" w14:textId="77777777" w:rsidR="00CA5996" w:rsidRDefault="00CA5996" w:rsidP="00CA5996">
      <w:pPr>
        <w:pStyle w:val="PL"/>
      </w:pPr>
      <w:r>
        <w:tab/>
        <w:t>eND-USER-IMSI</w:t>
      </w:r>
      <w:r>
        <w:tab/>
      </w:r>
      <w:r>
        <w:tab/>
        <w:t>(1),</w:t>
      </w:r>
    </w:p>
    <w:p w14:paraId="1183765A" w14:textId="77777777" w:rsidR="00CA5996" w:rsidRDefault="00CA5996" w:rsidP="00CA5996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7B6005A0" w14:textId="77777777" w:rsidR="00CA5996" w:rsidRDefault="00CA5996" w:rsidP="00CA5996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2DC4CE67" w14:textId="77777777" w:rsidR="00CA5996" w:rsidRDefault="00CA5996" w:rsidP="00CA5996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722F01E2" w14:textId="77777777" w:rsidR="00CA5996" w:rsidRDefault="00CA5996" w:rsidP="00CA5996">
      <w:pPr>
        <w:pStyle w:val="PL"/>
        <w:rPr>
          <w:lang w:eastAsia="zh-CN"/>
        </w:rPr>
      </w:pPr>
    </w:p>
    <w:p w14:paraId="10682B59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0753ACB5" w14:textId="77777777" w:rsidR="00CA5996" w:rsidRDefault="00CA5996" w:rsidP="00CA599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30155826" w14:textId="77777777" w:rsidR="00CA5996" w:rsidRDefault="00CA5996" w:rsidP="00CA5996">
      <w:pPr>
        <w:pStyle w:val="PL"/>
        <w:rPr>
          <w:lang w:eastAsia="zh-CN"/>
        </w:rPr>
      </w:pPr>
      <w:r>
        <w:t>-- eND-USER-IMSI can be used for 5G BRG or 5G CRG.</w:t>
      </w:r>
    </w:p>
    <w:p w14:paraId="3DE36CB7" w14:textId="77777777" w:rsidR="00CA5996" w:rsidRDefault="00CA5996" w:rsidP="00CA5996">
      <w:pPr>
        <w:pStyle w:val="PL"/>
      </w:pPr>
      <w:r>
        <w:rPr>
          <w:lang w:eastAsia="zh-CN"/>
        </w:rPr>
        <w:t>--</w:t>
      </w:r>
      <w:r>
        <w:t xml:space="preserve"> eND-USER-NAI can be used for GLI or GCI for wireline access network scenarios</w:t>
      </w:r>
    </w:p>
    <w:p w14:paraId="58CE8A30" w14:textId="77777777" w:rsidR="00CA5996" w:rsidRDefault="00CA5996" w:rsidP="00CA5996">
      <w:pPr>
        <w:pStyle w:val="PL"/>
      </w:pPr>
      <w:r>
        <w:t xml:space="preserve">-- NAI format for GCI and GLI is specified in 28.15.5 and 28.15.6 of TS 23.003 [200]. </w:t>
      </w:r>
    </w:p>
    <w:p w14:paraId="069827E3" w14:textId="77777777" w:rsidR="00CA5996" w:rsidRDefault="00CA5996" w:rsidP="00CA5996">
      <w:pPr>
        <w:pStyle w:val="PL"/>
      </w:pPr>
      <w:r>
        <w:t>--</w:t>
      </w:r>
    </w:p>
    <w:p w14:paraId="163ED7C7" w14:textId="77777777" w:rsidR="00CA5996" w:rsidRDefault="00CA5996" w:rsidP="00CA5996">
      <w:pPr>
        <w:pStyle w:val="PL"/>
      </w:pPr>
    </w:p>
    <w:p w14:paraId="03E8BC7F" w14:textId="77777777" w:rsidR="00CA5996" w:rsidRDefault="00CA5996" w:rsidP="00CA5996">
      <w:pPr>
        <w:pStyle w:val="PL"/>
      </w:pPr>
      <w:r>
        <w:t>}</w:t>
      </w:r>
    </w:p>
    <w:p w14:paraId="12940764" w14:textId="77777777" w:rsidR="00CA5996" w:rsidRDefault="00CA5996" w:rsidP="00CA5996">
      <w:pPr>
        <w:pStyle w:val="PL"/>
      </w:pPr>
    </w:p>
    <w:p w14:paraId="53EC4418" w14:textId="77777777" w:rsidR="00CA5996" w:rsidRDefault="00CA5996" w:rsidP="00CA5996">
      <w:pPr>
        <w:pStyle w:val="PL"/>
      </w:pPr>
      <w:r>
        <w:t>SystemType</w:t>
      </w:r>
      <w:r>
        <w:tab/>
        <w:t>::= ENUMERATED</w:t>
      </w:r>
    </w:p>
    <w:p w14:paraId="29FD3279" w14:textId="77777777" w:rsidR="00CA5996" w:rsidRDefault="00CA5996" w:rsidP="00CA5996">
      <w:pPr>
        <w:pStyle w:val="PL"/>
      </w:pPr>
      <w:r>
        <w:tab/>
        <w:t>--</w:t>
      </w:r>
    </w:p>
    <w:p w14:paraId="7186190E" w14:textId="77777777" w:rsidR="00CA5996" w:rsidRDefault="00CA5996" w:rsidP="00CA5996">
      <w:pPr>
        <w:pStyle w:val="PL"/>
      </w:pPr>
      <w:r>
        <w:tab/>
        <w:t>--  "unknown" is not to be used in PS domain.</w:t>
      </w:r>
    </w:p>
    <w:p w14:paraId="407C2AC4" w14:textId="77777777" w:rsidR="00CA5996" w:rsidRDefault="00CA5996" w:rsidP="00CA5996">
      <w:pPr>
        <w:pStyle w:val="PL"/>
      </w:pPr>
      <w:r>
        <w:tab/>
        <w:t>--</w:t>
      </w:r>
    </w:p>
    <w:p w14:paraId="768184A1" w14:textId="77777777" w:rsidR="00CA5996" w:rsidRDefault="00CA5996" w:rsidP="00CA5996">
      <w:pPr>
        <w:pStyle w:val="PL"/>
      </w:pPr>
      <w:r>
        <w:t>{</w:t>
      </w:r>
      <w:r>
        <w:tab/>
      </w:r>
    </w:p>
    <w:p w14:paraId="61CA161D" w14:textId="77777777" w:rsidR="00CA5996" w:rsidRDefault="00CA5996" w:rsidP="00CA5996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20BF39AB" w14:textId="77777777" w:rsidR="00CA5996" w:rsidRDefault="00CA5996" w:rsidP="00CA5996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63141482" w14:textId="77777777" w:rsidR="00CA5996" w:rsidRDefault="00CA5996" w:rsidP="00CA5996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1463B2B2" w14:textId="77777777" w:rsidR="00CA5996" w:rsidRDefault="00CA5996" w:rsidP="00CA5996">
      <w:pPr>
        <w:pStyle w:val="PL"/>
      </w:pPr>
      <w:r>
        <w:t>}</w:t>
      </w:r>
    </w:p>
    <w:p w14:paraId="4FCB069E" w14:textId="77777777" w:rsidR="00CA5996" w:rsidRDefault="00CA5996" w:rsidP="00CA5996">
      <w:pPr>
        <w:pStyle w:val="PL"/>
      </w:pPr>
    </w:p>
    <w:p w14:paraId="3AC9BED4" w14:textId="77777777" w:rsidR="00CA5996" w:rsidRDefault="00CA5996" w:rsidP="00CA5996">
      <w:pPr>
        <w:pStyle w:val="PL"/>
      </w:pPr>
      <w:r>
        <w:t>ThreeGPPPSDataOffStatus</w:t>
      </w:r>
      <w:r>
        <w:tab/>
      </w:r>
      <w:r>
        <w:tab/>
        <w:t>::= ENUMERATED</w:t>
      </w:r>
    </w:p>
    <w:p w14:paraId="68AAA647" w14:textId="77777777" w:rsidR="00CA5996" w:rsidRDefault="00CA5996" w:rsidP="00CA5996">
      <w:pPr>
        <w:pStyle w:val="PL"/>
      </w:pPr>
      <w:r>
        <w:t>{</w:t>
      </w:r>
    </w:p>
    <w:p w14:paraId="75B9D4C5" w14:textId="77777777" w:rsidR="00CA5996" w:rsidRDefault="00CA5996" w:rsidP="00CA5996">
      <w:pPr>
        <w:pStyle w:val="PL"/>
      </w:pPr>
      <w:r>
        <w:tab/>
        <w:t>active</w:t>
      </w:r>
      <w:r>
        <w:tab/>
      </w:r>
      <w:r>
        <w:tab/>
        <w:t xml:space="preserve">    (0),</w:t>
      </w:r>
    </w:p>
    <w:p w14:paraId="752487BE" w14:textId="77777777" w:rsidR="00CA5996" w:rsidRDefault="00CA5996" w:rsidP="00CA5996">
      <w:pPr>
        <w:pStyle w:val="PL"/>
      </w:pPr>
      <w:r>
        <w:tab/>
        <w:t>inactive</w:t>
      </w:r>
      <w:r>
        <w:tab/>
      </w:r>
      <w:r>
        <w:tab/>
        <w:t>(1)</w:t>
      </w:r>
    </w:p>
    <w:p w14:paraId="15787FBC" w14:textId="77777777" w:rsidR="00CA5996" w:rsidRDefault="00CA5996" w:rsidP="00CA5996">
      <w:pPr>
        <w:pStyle w:val="PL"/>
      </w:pPr>
      <w:r>
        <w:t>}</w:t>
      </w:r>
    </w:p>
    <w:p w14:paraId="4AC8FE94" w14:textId="77777777" w:rsidR="00CA5996" w:rsidRDefault="00CA5996" w:rsidP="00CA5996">
      <w:pPr>
        <w:pStyle w:val="PL"/>
      </w:pPr>
    </w:p>
    <w:p w14:paraId="1BDB3ED9" w14:textId="77777777" w:rsidR="00CA5996" w:rsidRDefault="00CA5996" w:rsidP="00CA5996">
      <w:pPr>
        <w:pStyle w:val="PL"/>
      </w:pPr>
    </w:p>
    <w:p w14:paraId="4506BE75" w14:textId="77777777" w:rsidR="00CA5996" w:rsidRDefault="00CA5996" w:rsidP="00CA5996">
      <w:pPr>
        <w:pStyle w:val="PL"/>
      </w:pPr>
      <w:r>
        <w:t>TimeStamp</w:t>
      </w:r>
      <w:r>
        <w:tab/>
        <w:t>::= OCTET STRING (SIZE(9))</w:t>
      </w:r>
    </w:p>
    <w:p w14:paraId="2EC56E1D" w14:textId="77777777" w:rsidR="00CA5996" w:rsidRDefault="00CA5996" w:rsidP="00CA5996">
      <w:pPr>
        <w:pStyle w:val="PL"/>
      </w:pPr>
      <w:r>
        <w:t>--</w:t>
      </w:r>
    </w:p>
    <w:p w14:paraId="671E1FAE" w14:textId="77777777" w:rsidR="00CA5996" w:rsidRDefault="00CA5996" w:rsidP="00CA5996">
      <w:pPr>
        <w:pStyle w:val="PL"/>
      </w:pPr>
      <w:r>
        <w:t>-- The contents of this field are a compact form of the UTCTime format</w:t>
      </w:r>
    </w:p>
    <w:p w14:paraId="09B24B8D" w14:textId="77777777" w:rsidR="00CA5996" w:rsidRDefault="00CA5996" w:rsidP="00CA5996">
      <w:pPr>
        <w:pStyle w:val="PL"/>
      </w:pPr>
      <w:r>
        <w:t>-- containing local time plus an offset to universal time. Binary coded</w:t>
      </w:r>
    </w:p>
    <w:p w14:paraId="180924EF" w14:textId="77777777" w:rsidR="00CA5996" w:rsidRDefault="00CA5996" w:rsidP="00CA5996">
      <w:pPr>
        <w:pStyle w:val="PL"/>
      </w:pPr>
      <w:r>
        <w:t>-- decimal encoding is employed for the digits to reduce the storage and</w:t>
      </w:r>
    </w:p>
    <w:p w14:paraId="31DAADF5" w14:textId="77777777" w:rsidR="00CA5996" w:rsidRDefault="00CA5996" w:rsidP="00CA5996">
      <w:pPr>
        <w:pStyle w:val="PL"/>
      </w:pPr>
      <w:r>
        <w:t>-- transmission overhead</w:t>
      </w:r>
    </w:p>
    <w:p w14:paraId="2D504E45" w14:textId="77777777" w:rsidR="00CA5996" w:rsidRDefault="00CA5996" w:rsidP="00CA5996">
      <w:pPr>
        <w:pStyle w:val="PL"/>
      </w:pPr>
      <w:r>
        <w:t>-- e.g. YYMMDDhhmmssShhmm</w:t>
      </w:r>
    </w:p>
    <w:p w14:paraId="7CD784BB" w14:textId="77777777" w:rsidR="00CA5996" w:rsidRDefault="00CA5996" w:rsidP="00CA5996">
      <w:pPr>
        <w:pStyle w:val="PL"/>
      </w:pPr>
      <w:r>
        <w:t>-- where</w:t>
      </w:r>
    </w:p>
    <w:p w14:paraId="730BE7B3" w14:textId="77777777" w:rsidR="00CA5996" w:rsidRDefault="00CA5996" w:rsidP="00CA5996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2AC4C247" w14:textId="77777777" w:rsidR="00CA5996" w:rsidRDefault="00CA5996" w:rsidP="00CA5996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595DE832" w14:textId="77777777" w:rsidR="00CA5996" w:rsidRDefault="00CA5996" w:rsidP="00CA5996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02A1AE2B" w14:textId="77777777" w:rsidR="00CA5996" w:rsidRDefault="00CA5996" w:rsidP="00CA5996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0FA35F99" w14:textId="77777777" w:rsidR="00CA5996" w:rsidRDefault="00CA5996" w:rsidP="00CA5996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09971800" w14:textId="77777777" w:rsidR="00CA5996" w:rsidRDefault="00CA5996" w:rsidP="00CA5996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048070F3" w14:textId="77777777" w:rsidR="00CA5996" w:rsidRDefault="00CA5996" w:rsidP="00CA5996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4E79CF8D" w14:textId="77777777" w:rsidR="00CA5996" w:rsidRDefault="00CA5996" w:rsidP="00CA5996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321C33AF" w14:textId="77777777" w:rsidR="00CA5996" w:rsidRDefault="00CA5996" w:rsidP="00CA5996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7EF783C8" w14:textId="77777777" w:rsidR="00CA5996" w:rsidRDefault="00CA5996" w:rsidP="00CA5996">
      <w:pPr>
        <w:pStyle w:val="PL"/>
      </w:pPr>
      <w:r>
        <w:t>--</w:t>
      </w:r>
    </w:p>
    <w:p w14:paraId="78878D3C" w14:textId="77777777" w:rsidR="00CA5996" w:rsidRDefault="00CA5996" w:rsidP="00CA5996">
      <w:pPr>
        <w:pStyle w:val="PL"/>
      </w:pPr>
    </w:p>
    <w:p w14:paraId="03422120" w14:textId="77777777" w:rsidR="00CA5996" w:rsidRDefault="00CA5996" w:rsidP="00CA5996">
      <w:pPr>
        <w:pStyle w:val="PL"/>
      </w:pPr>
      <w:r>
        <w:t>TMGI</w:t>
      </w:r>
      <w:r>
        <w:tab/>
      </w:r>
      <w:r>
        <w:tab/>
        <w:t>::= OCTET STRING</w:t>
      </w:r>
    </w:p>
    <w:p w14:paraId="1AFD7283" w14:textId="77777777" w:rsidR="00CA5996" w:rsidRDefault="00CA5996" w:rsidP="00CA5996">
      <w:pPr>
        <w:pStyle w:val="PL"/>
      </w:pPr>
      <w:r>
        <w:t>--</w:t>
      </w:r>
    </w:p>
    <w:p w14:paraId="081ED3AD" w14:textId="77777777" w:rsidR="00CA5996" w:rsidRDefault="00CA5996" w:rsidP="00CA5996">
      <w:pPr>
        <w:pStyle w:val="PL"/>
      </w:pPr>
      <w:r>
        <w:t>-- This  octet string is a 1:1 copy of the contents (i.e. starting with octet 4)</w:t>
      </w:r>
    </w:p>
    <w:p w14:paraId="21AB544A" w14:textId="77777777" w:rsidR="00CA5996" w:rsidRDefault="00CA5996" w:rsidP="00CA5996">
      <w:pPr>
        <w:pStyle w:val="PL"/>
      </w:pPr>
      <w:r>
        <w:t>-- of the "TMGI" information element specified in TS 29.060 [75].</w:t>
      </w:r>
    </w:p>
    <w:p w14:paraId="44CD5673" w14:textId="77777777" w:rsidR="00CA5996" w:rsidRDefault="00CA5996" w:rsidP="00CA5996">
      <w:pPr>
        <w:pStyle w:val="PL"/>
      </w:pPr>
      <w:r>
        <w:t>--</w:t>
      </w:r>
    </w:p>
    <w:p w14:paraId="147A6321" w14:textId="77777777" w:rsidR="00CA5996" w:rsidRDefault="00CA5996" w:rsidP="00CA5996">
      <w:pPr>
        <w:pStyle w:val="PL"/>
      </w:pPr>
    </w:p>
    <w:p w14:paraId="3639AB4D" w14:textId="77777777" w:rsidR="00CA5996" w:rsidRDefault="00CA5996" w:rsidP="00CA5996">
      <w:pPr>
        <w:pStyle w:val="PL"/>
      </w:pPr>
      <w:r>
        <w:t>.#END</w:t>
      </w:r>
    </w:p>
    <w:p w14:paraId="5D6D794B" w14:textId="77777777" w:rsidR="00CA5996" w:rsidRDefault="00CA5996" w:rsidP="00CA5996">
      <w:pPr>
        <w:pStyle w:val="PL"/>
      </w:pPr>
    </w:p>
    <w:p w14:paraId="2F6997B6" w14:textId="77777777" w:rsidR="00CA5996" w:rsidRDefault="00CA5996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9C06A" w14:textId="77777777" w:rsidR="00882686" w:rsidRDefault="00882686">
      <w:r>
        <w:separator/>
      </w:r>
    </w:p>
  </w:endnote>
  <w:endnote w:type="continuationSeparator" w:id="0">
    <w:p w14:paraId="02690997" w14:textId="77777777" w:rsidR="00882686" w:rsidRDefault="00882686">
      <w:r>
        <w:continuationSeparator/>
      </w:r>
    </w:p>
  </w:endnote>
  <w:endnote w:type="continuationNotice" w:id="1">
    <w:p w14:paraId="5B19F3D9" w14:textId="77777777" w:rsidR="00882686" w:rsidRDefault="00882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DE1D" w14:textId="77777777" w:rsidR="00882686" w:rsidRDefault="00882686">
      <w:r>
        <w:separator/>
      </w:r>
    </w:p>
  </w:footnote>
  <w:footnote w:type="continuationSeparator" w:id="0">
    <w:p w14:paraId="5B3E7DE0" w14:textId="77777777" w:rsidR="00882686" w:rsidRDefault="00882686">
      <w:r>
        <w:continuationSeparator/>
      </w:r>
    </w:p>
  </w:footnote>
  <w:footnote w:type="continuationNotice" w:id="1">
    <w:p w14:paraId="6A607A4D" w14:textId="77777777" w:rsidR="00882686" w:rsidRDefault="008826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4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5"/>
  </w:num>
  <w:num w:numId="6" w16cid:durableId="303781286">
    <w:abstractNumId w:val="3"/>
  </w:num>
  <w:num w:numId="7" w16cid:durableId="947197569">
    <w:abstractNumId w:val="2"/>
    <w:lvlOverride w:ilvl="0">
      <w:startOverride w:val="1"/>
    </w:lvlOverride>
  </w:num>
  <w:num w:numId="8" w16cid:durableId="1370032235">
    <w:abstractNumId w:val="1"/>
    <w:lvlOverride w:ilvl="0">
      <w:startOverride w:val="1"/>
    </w:lvlOverride>
  </w:num>
  <w:num w:numId="9" w16cid:durableId="1066948745">
    <w:abstractNumId w:val="0"/>
    <w:lvlOverride w:ilvl="0">
      <w:startOverride w:val="1"/>
    </w:lvlOverride>
  </w:num>
  <w:num w:numId="10" w16cid:durableId="1974098081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1EA0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144"/>
    <w:rsid w:val="006E0217"/>
    <w:rsid w:val="006E21FB"/>
    <w:rsid w:val="0070722A"/>
    <w:rsid w:val="0070726A"/>
    <w:rsid w:val="00715724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2686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59E3"/>
    <w:rsid w:val="00C96B3C"/>
    <w:rsid w:val="00CA0D30"/>
    <w:rsid w:val="00CA1799"/>
    <w:rsid w:val="00CA1DBC"/>
    <w:rsid w:val="00CA5996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273E9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4C8D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6141</TotalTime>
  <Pages>11</Pages>
  <Words>3058</Words>
  <Characters>19022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583</cp:revision>
  <cp:lastPrinted>1899-12-31T23:00:00Z</cp:lastPrinted>
  <dcterms:created xsi:type="dcterms:W3CDTF">2020-02-03T08:32:00Z</dcterms:created>
  <dcterms:modified xsi:type="dcterms:W3CDTF">2024-01-19T18:35:00Z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